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018B0" w14:textId="77777777" w:rsidR="00B24880" w:rsidRPr="00095179" w:rsidRDefault="00B24880" w:rsidP="00B24880">
      <w:pPr>
        <w:pStyle w:val="Obsah1"/>
        <w:rPr>
          <w:sz w:val="24"/>
        </w:rPr>
      </w:pPr>
      <w:r w:rsidRPr="00095179">
        <w:rPr>
          <w:sz w:val="24"/>
        </w:rPr>
        <w:t>Obsah:</w:t>
      </w:r>
    </w:p>
    <w:p w14:paraId="045FFAC6" w14:textId="77777777" w:rsidR="00B24880" w:rsidRPr="00095179" w:rsidRDefault="00B24880" w:rsidP="00B24880"/>
    <w:p w14:paraId="71242171" w14:textId="77777777" w:rsidR="00B24880" w:rsidRPr="00095179" w:rsidRDefault="00B24880" w:rsidP="00B24880"/>
    <w:p w14:paraId="3D9CDABA" w14:textId="27A94DF5" w:rsidR="00FC2285" w:rsidRDefault="00B24880">
      <w:pPr>
        <w:pStyle w:val="Obsah1"/>
        <w:tabs>
          <w:tab w:val="left" w:pos="880"/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r w:rsidRPr="00095179">
        <w:fldChar w:fldCharType="begin"/>
      </w:r>
      <w:r w:rsidRPr="00095179">
        <w:instrText xml:space="preserve"> TOC \h \z \t "Nadpis 1a;1;Nadpis 2a;2;Nadpis 3a;3" </w:instrText>
      </w:r>
      <w:r w:rsidRPr="00095179">
        <w:fldChar w:fldCharType="separate"/>
      </w:r>
      <w:hyperlink w:anchor="_Toc7100809" w:history="1">
        <w:r w:rsidR="00FC2285" w:rsidRPr="00F46CDA">
          <w:rPr>
            <w:rStyle w:val="Hypertextovodkaz"/>
            <w:noProof/>
          </w:rPr>
          <w:t>A)</w:t>
        </w:r>
        <w:r w:rsidR="00FC2285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FC2285" w:rsidRPr="00F46CDA">
          <w:rPr>
            <w:rStyle w:val="Hypertextovodkaz"/>
            <w:noProof/>
          </w:rPr>
          <w:t>SMĚROVÝ VÝPOČET TRAS</w:t>
        </w:r>
        <w:r w:rsidR="00FC2285">
          <w:rPr>
            <w:noProof/>
            <w:webHidden/>
          </w:rPr>
          <w:tab/>
        </w:r>
        <w:r w:rsidR="00FC2285">
          <w:rPr>
            <w:noProof/>
            <w:webHidden/>
          </w:rPr>
          <w:fldChar w:fldCharType="begin"/>
        </w:r>
        <w:r w:rsidR="00FC2285">
          <w:rPr>
            <w:noProof/>
            <w:webHidden/>
          </w:rPr>
          <w:instrText xml:space="preserve"> PAGEREF _Toc7100809 \h </w:instrText>
        </w:r>
        <w:r w:rsidR="00FC2285">
          <w:rPr>
            <w:noProof/>
            <w:webHidden/>
          </w:rPr>
        </w:r>
        <w:r w:rsidR="00FC2285">
          <w:rPr>
            <w:noProof/>
            <w:webHidden/>
          </w:rPr>
          <w:fldChar w:fldCharType="separate"/>
        </w:r>
        <w:r w:rsidR="00222975">
          <w:rPr>
            <w:noProof/>
            <w:webHidden/>
          </w:rPr>
          <w:t>2</w:t>
        </w:r>
        <w:r w:rsidR="00FC2285">
          <w:rPr>
            <w:noProof/>
            <w:webHidden/>
          </w:rPr>
          <w:fldChar w:fldCharType="end"/>
        </w:r>
      </w:hyperlink>
    </w:p>
    <w:p w14:paraId="457FF2AD" w14:textId="74D38A8A" w:rsidR="00FC2285" w:rsidRDefault="00FC2285">
      <w:pPr>
        <w:pStyle w:val="Obsah1"/>
        <w:tabs>
          <w:tab w:val="left" w:pos="880"/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00810" w:history="1">
        <w:r w:rsidRPr="00F46CDA">
          <w:rPr>
            <w:rStyle w:val="Hypertextovodkaz"/>
            <w:noProof/>
          </w:rPr>
          <w:t>B)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F46CDA">
          <w:rPr>
            <w:rStyle w:val="Hypertextovodkaz"/>
            <w:noProof/>
          </w:rPr>
          <w:t>VYTYČOVACÍ SOUŘADNICE S - JTSK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_Toc7100810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22975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30D2A03" w14:textId="10D7B08D" w:rsidR="00B24880" w:rsidRPr="00095179" w:rsidRDefault="00B24880" w:rsidP="00B24880">
      <w:pPr>
        <w:pStyle w:val="Obsah3"/>
      </w:pPr>
      <w:r w:rsidRPr="00095179">
        <w:fldChar w:fldCharType="end"/>
      </w:r>
    </w:p>
    <w:p w14:paraId="4B116E2F" w14:textId="77777777" w:rsidR="00B24880" w:rsidRDefault="00B24880" w:rsidP="00B24880"/>
    <w:p w14:paraId="76BCEAA5" w14:textId="77777777" w:rsidR="00B24880" w:rsidRDefault="00B24880" w:rsidP="00B24880"/>
    <w:p w14:paraId="4882B985" w14:textId="77777777" w:rsidR="00B24880" w:rsidRDefault="00B24880" w:rsidP="00B24880"/>
    <w:p w14:paraId="5A140DA3" w14:textId="77777777" w:rsidR="00B24880" w:rsidRDefault="00B24880" w:rsidP="00B24880"/>
    <w:p w14:paraId="4E5C1CC0" w14:textId="77777777" w:rsidR="00B24880" w:rsidRDefault="00B24880" w:rsidP="00B24880"/>
    <w:p w14:paraId="3EC7D93A" w14:textId="77777777" w:rsidR="00B24880" w:rsidRDefault="00B24880" w:rsidP="00B24880"/>
    <w:p w14:paraId="13E559FE" w14:textId="77777777" w:rsidR="00B24880" w:rsidRDefault="00B24880" w:rsidP="00B24880"/>
    <w:p w14:paraId="60BA2988" w14:textId="77777777" w:rsidR="00B24880" w:rsidRDefault="00B24880" w:rsidP="00B24880"/>
    <w:p w14:paraId="60D83273" w14:textId="77777777" w:rsidR="00B24880" w:rsidRDefault="00B24880" w:rsidP="00B24880"/>
    <w:p w14:paraId="61146321" w14:textId="77777777" w:rsidR="00B24880" w:rsidRDefault="00B24880" w:rsidP="00B24880"/>
    <w:p w14:paraId="662BE4C5" w14:textId="77777777" w:rsidR="00B24880" w:rsidRDefault="00B24880" w:rsidP="00B24880"/>
    <w:p w14:paraId="3CF4361A" w14:textId="77777777" w:rsidR="00B24880" w:rsidRDefault="00B24880" w:rsidP="00B24880"/>
    <w:p w14:paraId="7FCC69CB" w14:textId="77777777" w:rsidR="00B24880" w:rsidRDefault="00B24880" w:rsidP="00B24880"/>
    <w:p w14:paraId="60039598" w14:textId="77777777" w:rsidR="00B24880" w:rsidRDefault="00B24880" w:rsidP="00B24880"/>
    <w:p w14:paraId="048EC403" w14:textId="77777777" w:rsidR="00B24880" w:rsidRDefault="00B24880" w:rsidP="00B24880"/>
    <w:p w14:paraId="740247C1" w14:textId="77777777" w:rsidR="00B24880" w:rsidRDefault="00B24880" w:rsidP="00B24880"/>
    <w:p w14:paraId="1687BED0" w14:textId="77777777" w:rsidR="00B24880" w:rsidRDefault="00B24880" w:rsidP="00B24880"/>
    <w:p w14:paraId="70AFE33D" w14:textId="77777777" w:rsidR="00B24880" w:rsidRDefault="00B24880" w:rsidP="00B24880"/>
    <w:p w14:paraId="26AD8569" w14:textId="77777777" w:rsidR="00B24880" w:rsidRDefault="00B24880" w:rsidP="00B24880"/>
    <w:p w14:paraId="69E3D67F" w14:textId="77777777" w:rsidR="00B24880" w:rsidRDefault="00B24880" w:rsidP="00B24880"/>
    <w:p w14:paraId="64A8BFAB" w14:textId="77777777" w:rsidR="00B24880" w:rsidRDefault="00B24880" w:rsidP="00B24880"/>
    <w:p w14:paraId="38CDF4CA" w14:textId="77777777" w:rsidR="00B24880" w:rsidRDefault="00B24880" w:rsidP="00B24880"/>
    <w:p w14:paraId="5034B1EA" w14:textId="77777777" w:rsidR="00B24880" w:rsidRDefault="00B24880" w:rsidP="00B24880"/>
    <w:p w14:paraId="109A3142" w14:textId="46B99FDD" w:rsidR="00B24880" w:rsidRDefault="00B24880" w:rsidP="00B24880"/>
    <w:p w14:paraId="5A36C2D7" w14:textId="01DD9EFB" w:rsidR="00FC2285" w:rsidRDefault="00FC2285" w:rsidP="00B24880"/>
    <w:p w14:paraId="2E28B3BD" w14:textId="6A84281C" w:rsidR="00FC2285" w:rsidRDefault="00FC2285" w:rsidP="00B24880"/>
    <w:p w14:paraId="6B03B1D4" w14:textId="07CA154B" w:rsidR="00FC2285" w:rsidRDefault="00FC2285" w:rsidP="00B24880"/>
    <w:p w14:paraId="6E9F9AB6" w14:textId="77777777" w:rsidR="00FC2285" w:rsidRDefault="00FC2285" w:rsidP="00B24880"/>
    <w:p w14:paraId="06605CE3" w14:textId="77777777" w:rsidR="00B24880" w:rsidRDefault="00B24880" w:rsidP="00B24880"/>
    <w:p w14:paraId="39D834E0" w14:textId="77777777" w:rsidR="00B24880" w:rsidRDefault="00B24880" w:rsidP="00B24880"/>
    <w:p w14:paraId="367148FF" w14:textId="77777777" w:rsidR="00B24880" w:rsidRDefault="00B24880" w:rsidP="00B24880"/>
    <w:p w14:paraId="330A2D63" w14:textId="77777777" w:rsidR="00B24880" w:rsidRDefault="00B24880" w:rsidP="00B24880"/>
    <w:p w14:paraId="287C0522" w14:textId="77777777" w:rsidR="00B24880" w:rsidRDefault="00B24880" w:rsidP="00B24880"/>
    <w:p w14:paraId="38DDBED8" w14:textId="46B83802" w:rsidR="00B24880" w:rsidRDefault="00B24880" w:rsidP="00B24880"/>
    <w:p w14:paraId="24498CA7" w14:textId="34A5BA09" w:rsidR="00FC2285" w:rsidRDefault="00FC2285" w:rsidP="00B24880"/>
    <w:p w14:paraId="54DEBD2A" w14:textId="70FFBFA7" w:rsidR="00FC2285" w:rsidRDefault="00FC2285" w:rsidP="00B24880"/>
    <w:p w14:paraId="1E685F15" w14:textId="4B13D1A6" w:rsidR="00FC2285" w:rsidRDefault="00FC2285" w:rsidP="00B24880"/>
    <w:p w14:paraId="0B6B6541" w14:textId="7E51D818" w:rsidR="00B24880" w:rsidRPr="00262E9B" w:rsidRDefault="00FC2285" w:rsidP="00FC2285">
      <w:pPr>
        <w:pStyle w:val="Nadpis1a"/>
        <w:ind w:left="2835"/>
      </w:pPr>
      <w:bookmarkStart w:id="0" w:name="_Toc7100809"/>
      <w:r>
        <w:lastRenderedPageBreak/>
        <w:t>SMĚROVÝ VÝPOČET TRAS</w:t>
      </w:r>
      <w:bookmarkEnd w:id="0"/>
      <w:r w:rsidR="00B24880" w:rsidRPr="00262E9B">
        <w:t xml:space="preserve"> </w:t>
      </w:r>
    </w:p>
    <w:p w14:paraId="24E47CA4" w14:textId="77777777" w:rsidR="00FC2285" w:rsidRDefault="00FC2285" w:rsidP="00FC2285">
      <w:pPr>
        <w:pStyle w:val="Nadpis3"/>
        <w:rPr>
          <w:color w:val="000000"/>
          <w:sz w:val="18"/>
          <w:szCs w:val="18"/>
        </w:rPr>
      </w:pPr>
    </w:p>
    <w:p w14:paraId="36593BCE" w14:textId="249C8D46" w:rsidR="00FC2285" w:rsidRPr="00FC2285" w:rsidRDefault="00FC2285" w:rsidP="00FC2285">
      <w:pPr>
        <w:pStyle w:val="Nadpis3"/>
        <w:rPr>
          <w:color w:val="000000"/>
          <w:sz w:val="18"/>
          <w:szCs w:val="18"/>
        </w:rPr>
      </w:pPr>
      <w:r w:rsidRPr="00FC2285">
        <w:rPr>
          <w:color w:val="000000"/>
          <w:sz w:val="18"/>
          <w:szCs w:val="18"/>
        </w:rPr>
        <w:t>Trasa: VĚTEV A</w:t>
      </w:r>
    </w:p>
    <w:p w14:paraId="04EEF7F4" w14:textId="77777777" w:rsidR="00FC2285" w:rsidRPr="00FC2285" w:rsidRDefault="00FC2285" w:rsidP="00FC2285">
      <w:pPr>
        <w:rPr>
          <w:sz w:val="18"/>
          <w:szCs w:val="18"/>
        </w:rPr>
      </w:pPr>
      <w:r w:rsidRPr="00FC2285">
        <w:rPr>
          <w:sz w:val="18"/>
          <w:szCs w:val="18"/>
        </w:rPr>
        <w:pict w14:anchorId="3BB8F332">
          <v:rect id="_x0000_i1027" style="width:0;height:1.5pt" o:hralign="center" o:hrstd="t" o:hrnoshade="t" o:hr="t" fillcolor="black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4"/>
        <w:gridCol w:w="1827"/>
        <w:gridCol w:w="4011"/>
        <w:gridCol w:w="1442"/>
      </w:tblGrid>
      <w:tr w:rsidR="00FC2285" w:rsidRPr="00FC2285" w14:paraId="30D54878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5EAAEDF5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41568C59">
                <v:rect id="_x0000_i1028" style="width:0;height:3pt" o:hralign="center" o:hrstd="t" o:hrnoshade="t" o:hr="t" fillcolor="#ddf" stroked="f"/>
              </w:pict>
            </w:r>
          </w:p>
          <w:p w14:paraId="5E77B12F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Přímá</w:t>
            </w:r>
          </w:p>
        </w:tc>
      </w:tr>
      <w:tr w:rsidR="00FC2285" w:rsidRPr="00FC2285" w14:paraId="1C64E997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0149E8C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B7300B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5EE523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2D47A4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Y:</w:t>
            </w:r>
          </w:p>
        </w:tc>
      </w:tr>
      <w:tr w:rsidR="00FC2285" w:rsidRPr="00FC2285" w14:paraId="6B839EEA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6204DE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ZU:</w:t>
            </w:r>
          </w:p>
        </w:tc>
        <w:tc>
          <w:tcPr>
            <w:tcW w:w="0" w:type="auto"/>
            <w:vAlign w:val="center"/>
            <w:hideMark/>
          </w:tcPr>
          <w:p w14:paraId="5961AFA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000.000</w:t>
            </w:r>
          </w:p>
        </w:tc>
        <w:tc>
          <w:tcPr>
            <w:tcW w:w="0" w:type="auto"/>
            <w:vAlign w:val="center"/>
            <w:hideMark/>
          </w:tcPr>
          <w:p w14:paraId="139BC4C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-1012834.736</w:t>
            </w:r>
          </w:p>
        </w:tc>
        <w:tc>
          <w:tcPr>
            <w:tcW w:w="0" w:type="auto"/>
            <w:vAlign w:val="center"/>
            <w:hideMark/>
          </w:tcPr>
          <w:p w14:paraId="59D8C17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-671386.989</w:t>
            </w:r>
          </w:p>
        </w:tc>
      </w:tr>
      <w:tr w:rsidR="00FC2285" w:rsidRPr="00FC2285" w14:paraId="0D9F8C79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74744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159E095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036.771</w:t>
            </w:r>
          </w:p>
        </w:tc>
        <w:tc>
          <w:tcPr>
            <w:tcW w:w="0" w:type="auto"/>
            <w:vAlign w:val="center"/>
            <w:hideMark/>
          </w:tcPr>
          <w:p w14:paraId="6AD8E28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-1012802.624</w:t>
            </w:r>
          </w:p>
        </w:tc>
        <w:tc>
          <w:tcPr>
            <w:tcW w:w="0" w:type="auto"/>
            <w:vAlign w:val="center"/>
            <w:hideMark/>
          </w:tcPr>
          <w:p w14:paraId="1D7787C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-671404.902</w:t>
            </w:r>
          </w:p>
        </w:tc>
      </w:tr>
      <w:tr w:rsidR="00FC2285" w:rsidRPr="00FC2285" w14:paraId="7839B062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CDCA884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přímé:</w:t>
            </w:r>
          </w:p>
        </w:tc>
      </w:tr>
      <w:tr w:rsidR="00FC2285" w:rsidRPr="00FC2285" w14:paraId="6028DA1C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58309709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B1F22C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4867626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56F76AE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005E043D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444967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48C0B71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36.771</w:t>
            </w:r>
          </w:p>
        </w:tc>
        <w:tc>
          <w:tcPr>
            <w:tcW w:w="0" w:type="auto"/>
            <w:vAlign w:val="center"/>
            <w:hideMark/>
          </w:tcPr>
          <w:p w14:paraId="243D539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5FBD687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132.392</w:t>
            </w:r>
          </w:p>
        </w:tc>
      </w:tr>
      <w:tr w:rsidR="00FC2285" w:rsidRPr="00FC2285" w14:paraId="1E7AEB5A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1D54B90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3052FB3D">
                <v:rect id="_x0000_i1029" style="width:0;height:3pt" o:hralign="center" o:hrstd="t" o:hrnoshade="t" o:hr="t" fillcolor="#ddf" stroked="f"/>
              </w:pict>
            </w:r>
          </w:p>
          <w:p w14:paraId="5EC09E04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Vytyčovací body oblouku:</w:t>
            </w:r>
          </w:p>
        </w:tc>
      </w:tr>
      <w:tr w:rsidR="00FC2285" w:rsidRPr="00FC2285" w14:paraId="0D7603AD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6CA3A4B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CF43769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1FFE9315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45D619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</w:t>
            </w:r>
          </w:p>
        </w:tc>
      </w:tr>
      <w:tr w:rsidR="00FC2285" w:rsidRPr="00FC2285" w14:paraId="1846BFED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77B634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22959EC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036.771</w:t>
            </w:r>
          </w:p>
        </w:tc>
        <w:tc>
          <w:tcPr>
            <w:tcW w:w="0" w:type="auto"/>
            <w:vAlign w:val="center"/>
            <w:hideMark/>
          </w:tcPr>
          <w:p w14:paraId="60F88FA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-1012802.624</w:t>
            </w:r>
          </w:p>
        </w:tc>
        <w:tc>
          <w:tcPr>
            <w:tcW w:w="0" w:type="auto"/>
            <w:vAlign w:val="center"/>
            <w:hideMark/>
          </w:tcPr>
          <w:p w14:paraId="3AACF52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-671404.902</w:t>
            </w:r>
          </w:p>
        </w:tc>
      </w:tr>
      <w:tr w:rsidR="00FC2285" w:rsidRPr="00FC2285" w14:paraId="10EBD8BA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3DB53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Střed:</w:t>
            </w:r>
          </w:p>
        </w:tc>
        <w:tc>
          <w:tcPr>
            <w:tcW w:w="0" w:type="auto"/>
            <w:vAlign w:val="center"/>
            <w:hideMark/>
          </w:tcPr>
          <w:p w14:paraId="735F1D08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22E9B28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-1012778.267</w:t>
            </w:r>
          </w:p>
        </w:tc>
        <w:tc>
          <w:tcPr>
            <w:tcW w:w="0" w:type="auto"/>
            <w:vAlign w:val="center"/>
            <w:hideMark/>
          </w:tcPr>
          <w:p w14:paraId="7A72607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-671361.235</w:t>
            </w:r>
          </w:p>
        </w:tc>
      </w:tr>
      <w:tr w:rsidR="00FC2285" w:rsidRPr="00FC2285" w14:paraId="62A93870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E6183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103C864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039.671</w:t>
            </w:r>
          </w:p>
        </w:tc>
        <w:tc>
          <w:tcPr>
            <w:tcW w:w="0" w:type="auto"/>
            <w:vAlign w:val="center"/>
            <w:hideMark/>
          </w:tcPr>
          <w:p w14:paraId="7CF7E20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-1012800.051</w:t>
            </w:r>
          </w:p>
        </w:tc>
        <w:tc>
          <w:tcPr>
            <w:tcW w:w="0" w:type="auto"/>
            <w:vAlign w:val="center"/>
            <w:hideMark/>
          </w:tcPr>
          <w:p w14:paraId="4CA7F68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-671406.240</w:t>
            </w:r>
          </w:p>
        </w:tc>
      </w:tr>
      <w:tr w:rsidR="00FC2285" w:rsidRPr="00FC2285" w14:paraId="08C3F79B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10E6FEA7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oblouku:</w:t>
            </w:r>
          </w:p>
        </w:tc>
      </w:tr>
      <w:tr w:rsidR="00FC2285" w:rsidRPr="00FC2285" w14:paraId="2B8777ED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60FEABDB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513D36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4A16D36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FE767D7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1544D651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108A41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Středový úhel (alfa):</w:t>
            </w:r>
          </w:p>
        </w:tc>
        <w:tc>
          <w:tcPr>
            <w:tcW w:w="0" w:type="auto"/>
            <w:vAlign w:val="center"/>
            <w:hideMark/>
          </w:tcPr>
          <w:p w14:paraId="20949A3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03° 19' 23.7911"</w:t>
            </w:r>
          </w:p>
        </w:tc>
        <w:tc>
          <w:tcPr>
            <w:tcW w:w="0" w:type="auto"/>
            <w:vAlign w:val="center"/>
            <w:hideMark/>
          </w:tcPr>
          <w:p w14:paraId="7FECBEB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Typ:</w:t>
            </w:r>
          </w:p>
        </w:tc>
        <w:tc>
          <w:tcPr>
            <w:tcW w:w="0" w:type="auto"/>
            <w:vAlign w:val="center"/>
            <w:hideMark/>
          </w:tcPr>
          <w:p w14:paraId="385E508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Pravý</w:t>
            </w:r>
          </w:p>
        </w:tc>
      </w:tr>
      <w:tr w:rsidR="00FC2285" w:rsidRPr="00FC2285" w14:paraId="3E0EF4C2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DE918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Poloměr:</w:t>
            </w:r>
          </w:p>
        </w:tc>
        <w:tc>
          <w:tcPr>
            <w:tcW w:w="0" w:type="auto"/>
            <w:vAlign w:val="center"/>
            <w:hideMark/>
          </w:tcPr>
          <w:p w14:paraId="5181D96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50.000</w:t>
            </w:r>
          </w:p>
        </w:tc>
        <w:tc>
          <w:tcPr>
            <w:tcW w:w="0" w:type="auto"/>
            <w:vAlign w:val="center"/>
            <w:hideMark/>
          </w:tcPr>
          <w:p w14:paraId="7D7E6429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74D582FC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</w:tr>
      <w:tr w:rsidR="00FC2285" w:rsidRPr="00FC2285" w14:paraId="22C7715B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D0900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0231C59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2.900</w:t>
            </w:r>
          </w:p>
        </w:tc>
        <w:tc>
          <w:tcPr>
            <w:tcW w:w="0" w:type="auto"/>
            <w:vAlign w:val="center"/>
            <w:hideMark/>
          </w:tcPr>
          <w:p w14:paraId="4A7701E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tečny:</w:t>
            </w:r>
          </w:p>
        </w:tc>
        <w:tc>
          <w:tcPr>
            <w:tcW w:w="0" w:type="auto"/>
            <w:vAlign w:val="center"/>
            <w:hideMark/>
          </w:tcPr>
          <w:p w14:paraId="5291145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1.450</w:t>
            </w:r>
          </w:p>
        </w:tc>
      </w:tr>
      <w:tr w:rsidR="00FC2285" w:rsidRPr="00FC2285" w14:paraId="0C12EE9B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5478A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Vzepětí oblouku:</w:t>
            </w:r>
          </w:p>
        </w:tc>
        <w:tc>
          <w:tcPr>
            <w:tcW w:w="0" w:type="auto"/>
            <w:vAlign w:val="center"/>
            <w:hideMark/>
          </w:tcPr>
          <w:p w14:paraId="3BA5EBF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0.021</w:t>
            </w:r>
          </w:p>
        </w:tc>
        <w:tc>
          <w:tcPr>
            <w:tcW w:w="0" w:type="auto"/>
            <w:vAlign w:val="center"/>
            <w:hideMark/>
          </w:tcPr>
          <w:p w14:paraId="675A7D9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Vzdálenost: Vrchol oblouku-průsečík tečen:</w:t>
            </w:r>
          </w:p>
        </w:tc>
        <w:tc>
          <w:tcPr>
            <w:tcW w:w="0" w:type="auto"/>
            <w:vAlign w:val="center"/>
            <w:hideMark/>
          </w:tcPr>
          <w:p w14:paraId="15918E7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0.021</w:t>
            </w:r>
          </w:p>
        </w:tc>
      </w:tr>
      <w:tr w:rsidR="00FC2285" w:rsidRPr="00FC2285" w14:paraId="592E84A3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586A7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tětivy:</w:t>
            </w:r>
          </w:p>
        </w:tc>
        <w:tc>
          <w:tcPr>
            <w:tcW w:w="0" w:type="auto"/>
            <w:vAlign w:val="center"/>
            <w:hideMark/>
          </w:tcPr>
          <w:p w14:paraId="53F8BC2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2.900</w:t>
            </w:r>
          </w:p>
        </w:tc>
        <w:tc>
          <w:tcPr>
            <w:tcW w:w="0" w:type="auto"/>
            <w:vAlign w:val="center"/>
            <w:hideMark/>
          </w:tcPr>
          <w:p w14:paraId="08581AF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370F189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130.546</w:t>
            </w:r>
          </w:p>
        </w:tc>
      </w:tr>
      <w:tr w:rsidR="00FC2285" w:rsidRPr="00FC2285" w14:paraId="26EE820D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68A334C2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7A7D22E1">
                <v:rect id="_x0000_i1030" style="width:0;height:3pt" o:hralign="center" o:hrstd="t" o:hrnoshade="t" o:hr="t" fillcolor="#ddf" stroked="f"/>
              </w:pict>
            </w:r>
          </w:p>
          <w:p w14:paraId="582BE49F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Přímá</w:t>
            </w:r>
          </w:p>
        </w:tc>
      </w:tr>
      <w:tr w:rsidR="00FC2285" w:rsidRPr="00FC2285" w14:paraId="72689A03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270001D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6537C2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BCDF4D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7361FA3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Y:</w:t>
            </w:r>
          </w:p>
        </w:tc>
      </w:tr>
      <w:tr w:rsidR="00FC2285" w:rsidRPr="00FC2285" w14:paraId="316C0751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E95136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5EDD62A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039.671</w:t>
            </w:r>
          </w:p>
        </w:tc>
        <w:tc>
          <w:tcPr>
            <w:tcW w:w="0" w:type="auto"/>
            <w:vAlign w:val="center"/>
            <w:hideMark/>
          </w:tcPr>
          <w:p w14:paraId="6E1E78E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-1012800.051</w:t>
            </w:r>
          </w:p>
        </w:tc>
        <w:tc>
          <w:tcPr>
            <w:tcW w:w="0" w:type="auto"/>
            <w:vAlign w:val="center"/>
            <w:hideMark/>
          </w:tcPr>
          <w:p w14:paraId="2212419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-671406.240</w:t>
            </w:r>
          </w:p>
        </w:tc>
      </w:tr>
      <w:tr w:rsidR="00FC2285" w:rsidRPr="00FC2285" w14:paraId="7D612B54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617BC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KU:</w:t>
            </w:r>
          </w:p>
        </w:tc>
        <w:tc>
          <w:tcPr>
            <w:tcW w:w="0" w:type="auto"/>
            <w:vAlign w:val="center"/>
            <w:hideMark/>
          </w:tcPr>
          <w:p w14:paraId="6ED55FF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130.362</w:t>
            </w:r>
          </w:p>
        </w:tc>
        <w:tc>
          <w:tcPr>
            <w:tcW w:w="0" w:type="auto"/>
            <w:vAlign w:val="center"/>
            <w:hideMark/>
          </w:tcPr>
          <w:p w14:paraId="0ACFAA8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-1012718.421</w:t>
            </w:r>
          </w:p>
        </w:tc>
        <w:tc>
          <w:tcPr>
            <w:tcW w:w="0" w:type="auto"/>
            <w:vAlign w:val="center"/>
            <w:hideMark/>
          </w:tcPr>
          <w:p w14:paraId="5BCDB33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-671445.754</w:t>
            </w:r>
          </w:p>
        </w:tc>
      </w:tr>
      <w:tr w:rsidR="00FC2285" w:rsidRPr="00FC2285" w14:paraId="0373DD94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13C83A5E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přímé:</w:t>
            </w:r>
          </w:p>
        </w:tc>
      </w:tr>
      <w:tr w:rsidR="00FC2285" w:rsidRPr="00FC2285" w14:paraId="660A93B2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0F081770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477DEA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5A5AAF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F9DDBE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02DB297F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D0FEE3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72CF218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90.691</w:t>
            </w:r>
          </w:p>
        </w:tc>
        <w:tc>
          <w:tcPr>
            <w:tcW w:w="0" w:type="auto"/>
            <w:vAlign w:val="center"/>
            <w:hideMark/>
          </w:tcPr>
          <w:p w14:paraId="0F463AC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144A563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128.700</w:t>
            </w:r>
          </w:p>
        </w:tc>
      </w:tr>
    </w:tbl>
    <w:p w14:paraId="61EB8D67" w14:textId="021ED8B8" w:rsidR="00FC2285" w:rsidRDefault="00FC2285" w:rsidP="00FC2285">
      <w:pPr>
        <w:rPr>
          <w:sz w:val="18"/>
          <w:szCs w:val="18"/>
        </w:rPr>
      </w:pPr>
      <w:r w:rsidRPr="00FC2285">
        <w:rPr>
          <w:sz w:val="18"/>
          <w:szCs w:val="18"/>
        </w:rPr>
        <w:pict w14:anchorId="2DB01C22">
          <v:rect id="_x0000_i1031" style="width:0;height:1.5pt" o:hralign="center" o:hrstd="t" o:hrnoshade="t" o:hr="t" fillcolor="black" stroked="f"/>
        </w:pict>
      </w:r>
    </w:p>
    <w:p w14:paraId="746CACDC" w14:textId="08305F9A" w:rsidR="00FC2285" w:rsidRDefault="00FC2285" w:rsidP="00FC2285">
      <w:pPr>
        <w:rPr>
          <w:sz w:val="18"/>
          <w:szCs w:val="18"/>
        </w:rPr>
      </w:pPr>
    </w:p>
    <w:p w14:paraId="42D03BBC" w14:textId="77777777" w:rsidR="00FC2285" w:rsidRPr="00FC2285" w:rsidRDefault="00FC2285" w:rsidP="00FC2285">
      <w:pPr>
        <w:rPr>
          <w:sz w:val="18"/>
          <w:szCs w:val="18"/>
        </w:rPr>
      </w:pPr>
    </w:p>
    <w:p w14:paraId="4D527DE2" w14:textId="3FA617CB" w:rsidR="00FC2285" w:rsidRPr="00FC2285" w:rsidRDefault="00FC2285" w:rsidP="00FC2285">
      <w:pPr>
        <w:pStyle w:val="Nadpis3"/>
        <w:rPr>
          <w:color w:val="000000"/>
          <w:sz w:val="18"/>
          <w:szCs w:val="18"/>
        </w:rPr>
      </w:pPr>
      <w:r w:rsidRPr="00FC2285">
        <w:rPr>
          <w:color w:val="000000"/>
          <w:sz w:val="18"/>
          <w:szCs w:val="18"/>
        </w:rPr>
        <w:lastRenderedPageBreak/>
        <w:t>Trasa: VĚTEV B</w:t>
      </w:r>
    </w:p>
    <w:p w14:paraId="48B6F6DA" w14:textId="77777777" w:rsidR="00FC2285" w:rsidRPr="00FC2285" w:rsidRDefault="00FC2285" w:rsidP="00FC2285">
      <w:pPr>
        <w:rPr>
          <w:sz w:val="18"/>
          <w:szCs w:val="18"/>
        </w:rPr>
      </w:pPr>
      <w:r w:rsidRPr="00FC2285">
        <w:rPr>
          <w:sz w:val="18"/>
          <w:szCs w:val="18"/>
        </w:rPr>
        <w:pict w14:anchorId="58340AB5">
          <v:rect id="_x0000_i1032" style="width:0;height:1.5pt" o:hralign="center" o:hrstd="t" o:hrnoshade="t" o:hr="t" fillcolor="black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4"/>
        <w:gridCol w:w="1827"/>
        <w:gridCol w:w="4011"/>
        <w:gridCol w:w="1442"/>
      </w:tblGrid>
      <w:tr w:rsidR="00FC2285" w:rsidRPr="00FC2285" w14:paraId="3278F193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2E28EFA0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5F8BB119">
                <v:rect id="_x0000_i1033" style="width:0;height:3pt" o:hralign="center" o:hrstd="t" o:hrnoshade="t" o:hr="t" fillcolor="#ddf" stroked="f"/>
              </w:pict>
            </w:r>
          </w:p>
          <w:p w14:paraId="737D8C36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Přímá</w:t>
            </w:r>
          </w:p>
        </w:tc>
      </w:tr>
      <w:tr w:rsidR="00FC2285" w:rsidRPr="00FC2285" w14:paraId="7FC4E697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64D854E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A3E7DE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A711283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EDFEE47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Y:</w:t>
            </w:r>
          </w:p>
        </w:tc>
      </w:tr>
      <w:tr w:rsidR="00FC2285" w:rsidRPr="00FC2285" w14:paraId="4E370043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CF3607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ZU:</w:t>
            </w:r>
          </w:p>
        </w:tc>
        <w:tc>
          <w:tcPr>
            <w:tcW w:w="0" w:type="auto"/>
            <w:vAlign w:val="center"/>
            <w:hideMark/>
          </w:tcPr>
          <w:p w14:paraId="0B58781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000.000</w:t>
            </w:r>
          </w:p>
        </w:tc>
        <w:tc>
          <w:tcPr>
            <w:tcW w:w="0" w:type="auto"/>
            <w:vAlign w:val="center"/>
            <w:hideMark/>
          </w:tcPr>
          <w:p w14:paraId="5C040A7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-1012844.443</w:t>
            </w:r>
          </w:p>
        </w:tc>
        <w:tc>
          <w:tcPr>
            <w:tcW w:w="0" w:type="auto"/>
            <w:vAlign w:val="center"/>
            <w:hideMark/>
          </w:tcPr>
          <w:p w14:paraId="221301C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-671395.463</w:t>
            </w:r>
          </w:p>
        </w:tc>
      </w:tr>
      <w:tr w:rsidR="00FC2285" w:rsidRPr="00FC2285" w14:paraId="08F77F38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11D83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5A9F9F1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183.184</w:t>
            </w:r>
          </w:p>
        </w:tc>
        <w:tc>
          <w:tcPr>
            <w:tcW w:w="0" w:type="auto"/>
            <w:vAlign w:val="center"/>
            <w:hideMark/>
          </w:tcPr>
          <w:p w14:paraId="38A67C7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-1012747.097</w:t>
            </w:r>
          </w:p>
        </w:tc>
        <w:tc>
          <w:tcPr>
            <w:tcW w:w="0" w:type="auto"/>
            <w:vAlign w:val="center"/>
            <w:hideMark/>
          </w:tcPr>
          <w:p w14:paraId="6602800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-671240.286</w:t>
            </w:r>
          </w:p>
        </w:tc>
      </w:tr>
      <w:tr w:rsidR="00FC2285" w:rsidRPr="00FC2285" w14:paraId="14E59807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19D82A90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přímé:</w:t>
            </w:r>
          </w:p>
        </w:tc>
      </w:tr>
      <w:tr w:rsidR="00FC2285" w:rsidRPr="00FC2285" w14:paraId="743E853C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4706037C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CC075B3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E704313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3C9EAB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21EBEC0F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8A3A52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5AEC287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183.184</w:t>
            </w:r>
          </w:p>
        </w:tc>
        <w:tc>
          <w:tcPr>
            <w:tcW w:w="0" w:type="auto"/>
            <w:vAlign w:val="center"/>
            <w:hideMark/>
          </w:tcPr>
          <w:p w14:paraId="30D849E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7498B88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35.668</w:t>
            </w:r>
          </w:p>
        </w:tc>
      </w:tr>
      <w:tr w:rsidR="00FC2285" w:rsidRPr="00FC2285" w14:paraId="02D7F9F0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72CBCD31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0D15E2C7">
                <v:rect id="_x0000_i1034" style="width:0;height:3pt" o:hralign="center" o:hrstd="t" o:hrnoshade="t" o:hr="t" fillcolor="#ddf" stroked="f"/>
              </w:pict>
            </w:r>
          </w:p>
          <w:p w14:paraId="0F8BD786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Vytyčovací body oblouku:</w:t>
            </w:r>
          </w:p>
        </w:tc>
      </w:tr>
      <w:tr w:rsidR="00FC2285" w:rsidRPr="00FC2285" w14:paraId="4F1B1107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329C1FE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A802E0C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12734007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A6C12D3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</w:t>
            </w:r>
          </w:p>
        </w:tc>
      </w:tr>
      <w:tr w:rsidR="00FC2285" w:rsidRPr="00FC2285" w14:paraId="7C547F93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69145B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463EC69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183.184</w:t>
            </w:r>
          </w:p>
        </w:tc>
        <w:tc>
          <w:tcPr>
            <w:tcW w:w="0" w:type="auto"/>
            <w:vAlign w:val="center"/>
            <w:hideMark/>
          </w:tcPr>
          <w:p w14:paraId="71557F6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-1012747.097</w:t>
            </w:r>
          </w:p>
        </w:tc>
        <w:tc>
          <w:tcPr>
            <w:tcW w:w="0" w:type="auto"/>
            <w:vAlign w:val="center"/>
            <w:hideMark/>
          </w:tcPr>
          <w:p w14:paraId="78053F2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-671240.286</w:t>
            </w:r>
          </w:p>
        </w:tc>
      </w:tr>
      <w:tr w:rsidR="00FC2285" w:rsidRPr="00FC2285" w14:paraId="0621C844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AF247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Střed:</w:t>
            </w:r>
          </w:p>
        </w:tc>
        <w:tc>
          <w:tcPr>
            <w:tcW w:w="0" w:type="auto"/>
            <w:vAlign w:val="center"/>
            <w:hideMark/>
          </w:tcPr>
          <w:p w14:paraId="6A1698A8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7FEB646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-1008511.526</w:t>
            </w:r>
          </w:p>
        </w:tc>
        <w:tc>
          <w:tcPr>
            <w:tcW w:w="0" w:type="auto"/>
            <w:vAlign w:val="center"/>
            <w:hideMark/>
          </w:tcPr>
          <w:p w14:paraId="0477E1E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-673897.340</w:t>
            </w:r>
          </w:p>
        </w:tc>
      </w:tr>
      <w:tr w:rsidR="00FC2285" w:rsidRPr="00FC2285" w14:paraId="4536D414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0C836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501A418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197.054</w:t>
            </w:r>
          </w:p>
        </w:tc>
        <w:tc>
          <w:tcPr>
            <w:tcW w:w="0" w:type="auto"/>
            <w:vAlign w:val="center"/>
            <w:hideMark/>
          </w:tcPr>
          <w:p w14:paraId="1A502DC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-1012739.709</w:t>
            </w:r>
          </w:p>
        </w:tc>
        <w:tc>
          <w:tcPr>
            <w:tcW w:w="0" w:type="auto"/>
            <w:vAlign w:val="center"/>
            <w:hideMark/>
          </w:tcPr>
          <w:p w14:paraId="10F940C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-671228.546</w:t>
            </w:r>
          </w:p>
        </w:tc>
      </w:tr>
      <w:tr w:rsidR="00FC2285" w:rsidRPr="00FC2285" w14:paraId="4B5C46AA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6372EF89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oblouku:</w:t>
            </w:r>
          </w:p>
        </w:tc>
      </w:tr>
      <w:tr w:rsidR="00FC2285" w:rsidRPr="00FC2285" w14:paraId="5EA835E1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2E0FD72D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0BEB70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1F7FA38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EB0C5FB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568C4852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27D0C7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Středový úhel (alfa):</w:t>
            </w:r>
          </w:p>
        </w:tc>
        <w:tc>
          <w:tcPr>
            <w:tcW w:w="0" w:type="auto"/>
            <w:vAlign w:val="center"/>
            <w:hideMark/>
          </w:tcPr>
          <w:p w14:paraId="70814C8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00° 09' 32.2006"</w:t>
            </w:r>
          </w:p>
        </w:tc>
        <w:tc>
          <w:tcPr>
            <w:tcW w:w="0" w:type="auto"/>
            <w:vAlign w:val="center"/>
            <w:hideMark/>
          </w:tcPr>
          <w:p w14:paraId="2B6239D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Typ:</w:t>
            </w:r>
          </w:p>
        </w:tc>
        <w:tc>
          <w:tcPr>
            <w:tcW w:w="0" w:type="auto"/>
            <w:vAlign w:val="center"/>
            <w:hideMark/>
          </w:tcPr>
          <w:p w14:paraId="7252337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Levý</w:t>
            </w:r>
          </w:p>
        </w:tc>
      </w:tr>
      <w:tr w:rsidR="00FC2285" w:rsidRPr="00FC2285" w14:paraId="35D18424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BF5CB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Poloměr:</w:t>
            </w:r>
          </w:p>
        </w:tc>
        <w:tc>
          <w:tcPr>
            <w:tcW w:w="0" w:type="auto"/>
            <w:vAlign w:val="center"/>
            <w:hideMark/>
          </w:tcPr>
          <w:p w14:paraId="6E5493A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5000.000</w:t>
            </w:r>
          </w:p>
        </w:tc>
        <w:tc>
          <w:tcPr>
            <w:tcW w:w="0" w:type="auto"/>
            <w:vAlign w:val="center"/>
            <w:hideMark/>
          </w:tcPr>
          <w:p w14:paraId="3DB21A5B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74A9EC0C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</w:tr>
      <w:tr w:rsidR="00FC2285" w:rsidRPr="00FC2285" w14:paraId="42EFB6D6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C7359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1260AE6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13.871</w:t>
            </w:r>
          </w:p>
        </w:tc>
        <w:tc>
          <w:tcPr>
            <w:tcW w:w="0" w:type="auto"/>
            <w:vAlign w:val="center"/>
            <w:hideMark/>
          </w:tcPr>
          <w:p w14:paraId="220EEA7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tečny:</w:t>
            </w:r>
          </w:p>
        </w:tc>
        <w:tc>
          <w:tcPr>
            <w:tcW w:w="0" w:type="auto"/>
            <w:vAlign w:val="center"/>
            <w:hideMark/>
          </w:tcPr>
          <w:p w14:paraId="3145197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6.935</w:t>
            </w:r>
          </w:p>
        </w:tc>
      </w:tr>
      <w:tr w:rsidR="00FC2285" w:rsidRPr="00FC2285" w14:paraId="529A269F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46153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Vzepětí oblouku:</w:t>
            </w:r>
          </w:p>
        </w:tc>
        <w:tc>
          <w:tcPr>
            <w:tcW w:w="0" w:type="auto"/>
            <w:vAlign w:val="center"/>
            <w:hideMark/>
          </w:tcPr>
          <w:p w14:paraId="78A7F6C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0.005</w:t>
            </w:r>
          </w:p>
        </w:tc>
        <w:tc>
          <w:tcPr>
            <w:tcW w:w="0" w:type="auto"/>
            <w:vAlign w:val="center"/>
            <w:hideMark/>
          </w:tcPr>
          <w:p w14:paraId="5EB230E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Vzdálenost: Vrchol oblouku-průsečík tečen:</w:t>
            </w:r>
          </w:p>
        </w:tc>
        <w:tc>
          <w:tcPr>
            <w:tcW w:w="0" w:type="auto"/>
            <w:vAlign w:val="center"/>
            <w:hideMark/>
          </w:tcPr>
          <w:p w14:paraId="750B6E7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0.005</w:t>
            </w:r>
          </w:p>
        </w:tc>
      </w:tr>
      <w:tr w:rsidR="00FC2285" w:rsidRPr="00FC2285" w14:paraId="4648938F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C8759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tětivy:</w:t>
            </w:r>
          </w:p>
        </w:tc>
        <w:tc>
          <w:tcPr>
            <w:tcW w:w="0" w:type="auto"/>
            <w:vAlign w:val="center"/>
            <w:hideMark/>
          </w:tcPr>
          <w:p w14:paraId="6B549EF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13.871</w:t>
            </w:r>
          </w:p>
        </w:tc>
        <w:tc>
          <w:tcPr>
            <w:tcW w:w="0" w:type="auto"/>
            <w:vAlign w:val="center"/>
            <w:hideMark/>
          </w:tcPr>
          <w:p w14:paraId="286333B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00C2A53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35.756</w:t>
            </w:r>
          </w:p>
        </w:tc>
      </w:tr>
      <w:tr w:rsidR="00FC2285" w:rsidRPr="00FC2285" w14:paraId="39C5F696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69519C5B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1BA9A5D7">
                <v:rect id="_x0000_i1035" style="width:0;height:3pt" o:hralign="center" o:hrstd="t" o:hrnoshade="t" o:hr="t" fillcolor="#ddf" stroked="f"/>
              </w:pict>
            </w:r>
          </w:p>
          <w:p w14:paraId="7AE83854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Přímá</w:t>
            </w:r>
          </w:p>
        </w:tc>
      </w:tr>
      <w:tr w:rsidR="00FC2285" w:rsidRPr="00FC2285" w14:paraId="3C775A4E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7A91ACE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1A441DD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57F8AA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18F6506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Y:</w:t>
            </w:r>
          </w:p>
        </w:tc>
      </w:tr>
      <w:tr w:rsidR="00FC2285" w:rsidRPr="00FC2285" w14:paraId="5FD9B7CB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D048D6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5687262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197.054</w:t>
            </w:r>
          </w:p>
        </w:tc>
        <w:tc>
          <w:tcPr>
            <w:tcW w:w="0" w:type="auto"/>
            <w:vAlign w:val="center"/>
            <w:hideMark/>
          </w:tcPr>
          <w:p w14:paraId="19CFECB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-1012739.709</w:t>
            </w:r>
          </w:p>
        </w:tc>
        <w:tc>
          <w:tcPr>
            <w:tcW w:w="0" w:type="auto"/>
            <w:vAlign w:val="center"/>
            <w:hideMark/>
          </w:tcPr>
          <w:p w14:paraId="58B982B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-671228.546</w:t>
            </w:r>
          </w:p>
        </w:tc>
      </w:tr>
      <w:tr w:rsidR="00FC2285" w:rsidRPr="00FC2285" w14:paraId="45524ADD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6CE1D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KU:</w:t>
            </w:r>
          </w:p>
        </w:tc>
        <w:tc>
          <w:tcPr>
            <w:tcW w:w="0" w:type="auto"/>
            <w:vAlign w:val="center"/>
            <w:hideMark/>
          </w:tcPr>
          <w:p w14:paraId="722152B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733.335</w:t>
            </w:r>
          </w:p>
        </w:tc>
        <w:tc>
          <w:tcPr>
            <w:tcW w:w="0" w:type="auto"/>
            <w:vAlign w:val="center"/>
            <w:hideMark/>
          </w:tcPr>
          <w:p w14:paraId="0370281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-1012453.465</w:t>
            </w:r>
          </w:p>
        </w:tc>
        <w:tc>
          <w:tcPr>
            <w:tcW w:w="0" w:type="auto"/>
            <w:vAlign w:val="center"/>
            <w:hideMark/>
          </w:tcPr>
          <w:p w14:paraId="00BF48A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-670775.047</w:t>
            </w:r>
          </w:p>
        </w:tc>
      </w:tr>
      <w:tr w:rsidR="00FC2285" w:rsidRPr="00FC2285" w14:paraId="32235724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010EDC3A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přímé:</w:t>
            </w:r>
          </w:p>
        </w:tc>
      </w:tr>
      <w:tr w:rsidR="00FC2285" w:rsidRPr="00FC2285" w14:paraId="1FC5848C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10D2D12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2AE98AE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F23FC53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293EBB0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542A6263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7ABEE1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3AF9BDA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536.281</w:t>
            </w:r>
          </w:p>
        </w:tc>
        <w:tc>
          <w:tcPr>
            <w:tcW w:w="0" w:type="auto"/>
            <w:vAlign w:val="center"/>
            <w:hideMark/>
          </w:tcPr>
          <w:p w14:paraId="19ED18D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37DDD46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35.844</w:t>
            </w:r>
          </w:p>
        </w:tc>
      </w:tr>
    </w:tbl>
    <w:p w14:paraId="790D4A2D" w14:textId="77777777" w:rsidR="00FC2285" w:rsidRPr="00FC2285" w:rsidRDefault="00FC2285" w:rsidP="00FC2285">
      <w:pPr>
        <w:rPr>
          <w:sz w:val="18"/>
          <w:szCs w:val="18"/>
        </w:rPr>
      </w:pPr>
      <w:r w:rsidRPr="00FC2285">
        <w:rPr>
          <w:sz w:val="18"/>
          <w:szCs w:val="18"/>
        </w:rPr>
        <w:pict w14:anchorId="564BEFC3">
          <v:rect id="_x0000_i1036" style="width:0;height:1.5pt" o:hralign="center" o:hrstd="t" o:hrnoshade="t" o:hr="t" fillcolor="black" stroked="f"/>
        </w:pict>
      </w:r>
    </w:p>
    <w:p w14:paraId="7DCA8614" w14:textId="6C8E5A9F" w:rsidR="00FC2285" w:rsidRDefault="00FC2285" w:rsidP="00FC2285">
      <w:pPr>
        <w:pStyle w:val="Nadpis3"/>
        <w:rPr>
          <w:color w:val="000000"/>
          <w:sz w:val="18"/>
          <w:szCs w:val="18"/>
        </w:rPr>
      </w:pPr>
    </w:p>
    <w:p w14:paraId="2C3764B3" w14:textId="0DDC1D96" w:rsidR="00FC2285" w:rsidRDefault="00FC2285" w:rsidP="00FC2285"/>
    <w:p w14:paraId="5067CA39" w14:textId="2D2A128E" w:rsidR="006937CA" w:rsidRDefault="006937CA" w:rsidP="00FC2285"/>
    <w:p w14:paraId="4216AD00" w14:textId="77777777" w:rsidR="006937CA" w:rsidRPr="00FC2285" w:rsidRDefault="006937CA" w:rsidP="00FC2285"/>
    <w:p w14:paraId="0DE394DD" w14:textId="1EF37B36" w:rsidR="00FC2285" w:rsidRPr="00FC2285" w:rsidRDefault="00FC2285" w:rsidP="00FC2285">
      <w:pPr>
        <w:pStyle w:val="Nadpis3"/>
        <w:rPr>
          <w:color w:val="000000"/>
          <w:sz w:val="18"/>
          <w:szCs w:val="18"/>
        </w:rPr>
      </w:pPr>
      <w:r w:rsidRPr="00FC2285">
        <w:rPr>
          <w:color w:val="000000"/>
          <w:sz w:val="18"/>
          <w:szCs w:val="18"/>
        </w:rPr>
        <w:lastRenderedPageBreak/>
        <w:t>Trasa: VĚTEV C</w:t>
      </w:r>
    </w:p>
    <w:p w14:paraId="22630D83" w14:textId="77777777" w:rsidR="00FC2285" w:rsidRPr="00FC2285" w:rsidRDefault="00FC2285" w:rsidP="00FC2285">
      <w:pPr>
        <w:rPr>
          <w:sz w:val="18"/>
          <w:szCs w:val="18"/>
        </w:rPr>
      </w:pPr>
      <w:r w:rsidRPr="00FC2285">
        <w:rPr>
          <w:sz w:val="18"/>
          <w:szCs w:val="18"/>
        </w:rPr>
        <w:pict w14:anchorId="3A39F0B2">
          <v:rect id="_x0000_i1037" style="width:0;height:1.5pt" o:hralign="center" o:hrstd="t" o:hrnoshade="t" o:hr="t" fillcolor="black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4"/>
        <w:gridCol w:w="1827"/>
        <w:gridCol w:w="4011"/>
        <w:gridCol w:w="1442"/>
      </w:tblGrid>
      <w:tr w:rsidR="00FC2285" w:rsidRPr="00FC2285" w14:paraId="14B2094A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4D0A10C3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5BD3A2DF">
                <v:rect id="_x0000_i1038" style="width:0;height:3pt" o:hralign="center" o:hrstd="t" o:hrnoshade="t" o:hr="t" fillcolor="#ddf" stroked="f"/>
              </w:pict>
            </w:r>
          </w:p>
          <w:p w14:paraId="1631EF32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Přímá</w:t>
            </w:r>
          </w:p>
        </w:tc>
      </w:tr>
      <w:tr w:rsidR="00FC2285" w:rsidRPr="00FC2285" w14:paraId="15CEE509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0D1B113C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270EADC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0EEDF61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6FC3D7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Y:</w:t>
            </w:r>
          </w:p>
        </w:tc>
      </w:tr>
      <w:tr w:rsidR="00FC2285" w:rsidRPr="00FC2285" w14:paraId="4FDE6C7B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3545D7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ZU:</w:t>
            </w:r>
          </w:p>
        </w:tc>
        <w:tc>
          <w:tcPr>
            <w:tcW w:w="0" w:type="auto"/>
            <w:vAlign w:val="center"/>
            <w:hideMark/>
          </w:tcPr>
          <w:p w14:paraId="3FC50C1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000.000</w:t>
            </w:r>
          </w:p>
        </w:tc>
        <w:tc>
          <w:tcPr>
            <w:tcW w:w="0" w:type="auto"/>
            <w:vAlign w:val="center"/>
            <w:hideMark/>
          </w:tcPr>
          <w:p w14:paraId="056DB70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-1012786.901</w:t>
            </w:r>
          </w:p>
        </w:tc>
        <w:tc>
          <w:tcPr>
            <w:tcW w:w="0" w:type="auto"/>
            <w:vAlign w:val="center"/>
            <w:hideMark/>
          </w:tcPr>
          <w:p w14:paraId="5D137E3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-671409.273</w:t>
            </w:r>
          </w:p>
        </w:tc>
      </w:tr>
      <w:tr w:rsidR="00FC2285" w:rsidRPr="00FC2285" w14:paraId="4BF6265B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F49CB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1D2D509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226.008</w:t>
            </w:r>
          </w:p>
        </w:tc>
        <w:tc>
          <w:tcPr>
            <w:tcW w:w="0" w:type="auto"/>
            <w:vAlign w:val="center"/>
            <w:hideMark/>
          </w:tcPr>
          <w:p w14:paraId="6E7922C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-1012657.326</w:t>
            </w:r>
          </w:p>
        </w:tc>
        <w:tc>
          <w:tcPr>
            <w:tcW w:w="0" w:type="auto"/>
            <w:vAlign w:val="center"/>
            <w:hideMark/>
          </w:tcPr>
          <w:p w14:paraId="3837B3B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-671224.097</w:t>
            </w:r>
          </w:p>
        </w:tc>
      </w:tr>
      <w:tr w:rsidR="00FC2285" w:rsidRPr="00FC2285" w14:paraId="1C73B51D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D2A57B6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přímé:</w:t>
            </w:r>
          </w:p>
        </w:tc>
      </w:tr>
      <w:tr w:rsidR="00FC2285" w:rsidRPr="00FC2285" w14:paraId="6A29931E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1DF7E4C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A0FF4C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12DDA91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726E4F0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156469D9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FDCE1F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3ED96E8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226.008</w:t>
            </w:r>
          </w:p>
        </w:tc>
        <w:tc>
          <w:tcPr>
            <w:tcW w:w="0" w:type="auto"/>
            <w:vAlign w:val="center"/>
            <w:hideMark/>
          </w:tcPr>
          <w:p w14:paraId="36710C4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29F0C93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38.869</w:t>
            </w:r>
          </w:p>
        </w:tc>
      </w:tr>
      <w:tr w:rsidR="00FC2285" w:rsidRPr="00FC2285" w14:paraId="4F2DEC25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483D7104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611C266B">
                <v:rect id="_x0000_i1039" style="width:0;height:3pt" o:hralign="center" o:hrstd="t" o:hrnoshade="t" o:hr="t" fillcolor="#ddf" stroked="f"/>
              </w:pict>
            </w:r>
          </w:p>
          <w:p w14:paraId="78256F5B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Vytyčovací body oblouku:</w:t>
            </w:r>
          </w:p>
        </w:tc>
      </w:tr>
      <w:tr w:rsidR="00FC2285" w:rsidRPr="00FC2285" w14:paraId="225EDCAA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2FC92B79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395873D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A721789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5FDBD9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</w:t>
            </w:r>
          </w:p>
        </w:tc>
      </w:tr>
      <w:tr w:rsidR="00FC2285" w:rsidRPr="00FC2285" w14:paraId="6E93CCDB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443003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4EF2BD2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226.008</w:t>
            </w:r>
          </w:p>
        </w:tc>
        <w:tc>
          <w:tcPr>
            <w:tcW w:w="0" w:type="auto"/>
            <w:vAlign w:val="center"/>
            <w:hideMark/>
          </w:tcPr>
          <w:p w14:paraId="514F67B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-1012657.326</w:t>
            </w:r>
          </w:p>
        </w:tc>
        <w:tc>
          <w:tcPr>
            <w:tcW w:w="0" w:type="auto"/>
            <w:vAlign w:val="center"/>
            <w:hideMark/>
          </w:tcPr>
          <w:p w14:paraId="6E4BD76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-671224.097</w:t>
            </w:r>
          </w:p>
        </w:tc>
      </w:tr>
      <w:tr w:rsidR="00FC2285" w:rsidRPr="00FC2285" w14:paraId="37DE3F12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26D52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Střed:</w:t>
            </w:r>
          </w:p>
        </w:tc>
        <w:tc>
          <w:tcPr>
            <w:tcW w:w="0" w:type="auto"/>
            <w:vAlign w:val="center"/>
            <w:hideMark/>
          </w:tcPr>
          <w:p w14:paraId="67CD4E01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A3665B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-1012700.751</w:t>
            </w:r>
          </w:p>
        </w:tc>
        <w:tc>
          <w:tcPr>
            <w:tcW w:w="0" w:type="auto"/>
            <w:vAlign w:val="center"/>
            <w:hideMark/>
          </w:tcPr>
          <w:p w14:paraId="23E8DFC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-671193.711</w:t>
            </w:r>
          </w:p>
        </w:tc>
      </w:tr>
      <w:tr w:rsidR="00FC2285" w:rsidRPr="00FC2285" w14:paraId="54AC1EC1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26649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2FEDC08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239.796</w:t>
            </w:r>
          </w:p>
        </w:tc>
        <w:tc>
          <w:tcPr>
            <w:tcW w:w="0" w:type="auto"/>
            <w:vAlign w:val="center"/>
            <w:hideMark/>
          </w:tcPr>
          <w:p w14:paraId="4F000CC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-1012650.971</w:t>
            </w:r>
          </w:p>
        </w:tc>
        <w:tc>
          <w:tcPr>
            <w:tcW w:w="0" w:type="auto"/>
            <w:vAlign w:val="center"/>
            <w:hideMark/>
          </w:tcPr>
          <w:p w14:paraId="4FF7134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-671211.905</w:t>
            </w:r>
          </w:p>
        </w:tc>
      </w:tr>
      <w:tr w:rsidR="00FC2285" w:rsidRPr="00FC2285" w14:paraId="1BCBA27B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6A24AB47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oblouku:</w:t>
            </w:r>
          </w:p>
        </w:tc>
      </w:tr>
      <w:tr w:rsidR="00FC2285" w:rsidRPr="00FC2285" w14:paraId="356DBB93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6E24FA6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1BA8658B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64C4AA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7D8DB9B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13B91AC3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C1D051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Středový úhel (alfa):</w:t>
            </w:r>
          </w:p>
        </w:tc>
        <w:tc>
          <w:tcPr>
            <w:tcW w:w="0" w:type="auto"/>
            <w:vAlign w:val="center"/>
            <w:hideMark/>
          </w:tcPr>
          <w:p w14:paraId="1F618C1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14° 54' 19.2122"</w:t>
            </w:r>
          </w:p>
        </w:tc>
        <w:tc>
          <w:tcPr>
            <w:tcW w:w="0" w:type="auto"/>
            <w:vAlign w:val="center"/>
            <w:hideMark/>
          </w:tcPr>
          <w:p w14:paraId="7C473D7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Typ:</w:t>
            </w:r>
          </w:p>
        </w:tc>
        <w:tc>
          <w:tcPr>
            <w:tcW w:w="0" w:type="auto"/>
            <w:vAlign w:val="center"/>
            <w:hideMark/>
          </w:tcPr>
          <w:p w14:paraId="540D0D0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Pravý</w:t>
            </w:r>
          </w:p>
        </w:tc>
      </w:tr>
      <w:tr w:rsidR="00FC2285" w:rsidRPr="00FC2285" w14:paraId="14D1E256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44692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Poloměr:</w:t>
            </w:r>
          </w:p>
        </w:tc>
        <w:tc>
          <w:tcPr>
            <w:tcW w:w="0" w:type="auto"/>
            <w:vAlign w:val="center"/>
            <w:hideMark/>
          </w:tcPr>
          <w:p w14:paraId="3E83E85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53.000</w:t>
            </w:r>
          </w:p>
        </w:tc>
        <w:tc>
          <w:tcPr>
            <w:tcW w:w="0" w:type="auto"/>
            <w:vAlign w:val="center"/>
            <w:hideMark/>
          </w:tcPr>
          <w:p w14:paraId="6575619E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632EC895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</w:tr>
      <w:tr w:rsidR="00FC2285" w:rsidRPr="00FC2285" w14:paraId="4D3A4B29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E4A76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28F7E48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13.788</w:t>
            </w:r>
          </w:p>
        </w:tc>
        <w:tc>
          <w:tcPr>
            <w:tcW w:w="0" w:type="auto"/>
            <w:vAlign w:val="center"/>
            <w:hideMark/>
          </w:tcPr>
          <w:p w14:paraId="4907DAE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tečny:</w:t>
            </w:r>
          </w:p>
        </w:tc>
        <w:tc>
          <w:tcPr>
            <w:tcW w:w="0" w:type="auto"/>
            <w:vAlign w:val="center"/>
            <w:hideMark/>
          </w:tcPr>
          <w:p w14:paraId="4D65960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6.933</w:t>
            </w:r>
          </w:p>
        </w:tc>
      </w:tr>
      <w:tr w:rsidR="00FC2285" w:rsidRPr="00FC2285" w14:paraId="2C26D392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6246F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Vzepětí oblouku:</w:t>
            </w:r>
          </w:p>
        </w:tc>
        <w:tc>
          <w:tcPr>
            <w:tcW w:w="0" w:type="auto"/>
            <w:vAlign w:val="center"/>
            <w:hideMark/>
          </w:tcPr>
          <w:p w14:paraId="6548B70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0.448</w:t>
            </w:r>
          </w:p>
        </w:tc>
        <w:tc>
          <w:tcPr>
            <w:tcW w:w="0" w:type="auto"/>
            <w:vAlign w:val="center"/>
            <w:hideMark/>
          </w:tcPr>
          <w:p w14:paraId="31A3B20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Vzdálenost: Vrchol oblouku-průsečík tečen:</w:t>
            </w:r>
          </w:p>
        </w:tc>
        <w:tc>
          <w:tcPr>
            <w:tcW w:w="0" w:type="auto"/>
            <w:vAlign w:val="center"/>
            <w:hideMark/>
          </w:tcPr>
          <w:p w14:paraId="6FF1D93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0.452</w:t>
            </w:r>
          </w:p>
        </w:tc>
      </w:tr>
      <w:tr w:rsidR="00FC2285" w:rsidRPr="00FC2285" w14:paraId="5AAF06AF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8F51B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tětivy:</w:t>
            </w:r>
          </w:p>
        </w:tc>
        <w:tc>
          <w:tcPr>
            <w:tcW w:w="0" w:type="auto"/>
            <w:vAlign w:val="center"/>
            <w:hideMark/>
          </w:tcPr>
          <w:p w14:paraId="5D3DE25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13.749</w:t>
            </w:r>
          </w:p>
        </w:tc>
        <w:tc>
          <w:tcPr>
            <w:tcW w:w="0" w:type="auto"/>
            <w:vAlign w:val="center"/>
            <w:hideMark/>
          </w:tcPr>
          <w:p w14:paraId="2A212B2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5581413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30.588</w:t>
            </w:r>
          </w:p>
        </w:tc>
      </w:tr>
      <w:tr w:rsidR="00FC2285" w:rsidRPr="00FC2285" w14:paraId="512DBC79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07A05A85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0FFAB5CF">
                <v:rect id="_x0000_i1040" style="width:0;height:3pt" o:hralign="center" o:hrstd="t" o:hrnoshade="t" o:hr="t" fillcolor="#ddf" stroked="f"/>
              </w:pict>
            </w:r>
          </w:p>
          <w:p w14:paraId="2DBD45DB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Přímá</w:t>
            </w:r>
          </w:p>
        </w:tc>
      </w:tr>
      <w:tr w:rsidR="00FC2285" w:rsidRPr="00FC2285" w14:paraId="56C88A57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62A4469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33530D9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A9FE9CC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3D8FF5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Y:</w:t>
            </w:r>
          </w:p>
        </w:tc>
      </w:tr>
      <w:tr w:rsidR="00FC2285" w:rsidRPr="00FC2285" w14:paraId="7FFDBBAD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700E5C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73E3C8B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239.796</w:t>
            </w:r>
          </w:p>
        </w:tc>
        <w:tc>
          <w:tcPr>
            <w:tcW w:w="0" w:type="auto"/>
            <w:vAlign w:val="center"/>
            <w:hideMark/>
          </w:tcPr>
          <w:p w14:paraId="0497366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-1012650.971</w:t>
            </w:r>
          </w:p>
        </w:tc>
        <w:tc>
          <w:tcPr>
            <w:tcW w:w="0" w:type="auto"/>
            <w:vAlign w:val="center"/>
            <w:hideMark/>
          </w:tcPr>
          <w:p w14:paraId="380DAEF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-671211.905</w:t>
            </w:r>
          </w:p>
        </w:tc>
      </w:tr>
      <w:tr w:rsidR="00FC2285" w:rsidRPr="00FC2285" w14:paraId="17EB0A1F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15D16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140F82D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329.671</w:t>
            </w:r>
          </w:p>
        </w:tc>
        <w:tc>
          <w:tcPr>
            <w:tcW w:w="0" w:type="auto"/>
            <w:vAlign w:val="center"/>
            <w:hideMark/>
          </w:tcPr>
          <w:p w14:paraId="321B0F7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-1012620.119</w:t>
            </w:r>
          </w:p>
        </w:tc>
        <w:tc>
          <w:tcPr>
            <w:tcW w:w="0" w:type="auto"/>
            <w:vAlign w:val="center"/>
            <w:hideMark/>
          </w:tcPr>
          <w:p w14:paraId="532D9CF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-671127.491</w:t>
            </w:r>
          </w:p>
        </w:tc>
      </w:tr>
      <w:tr w:rsidR="00FC2285" w:rsidRPr="00FC2285" w14:paraId="4664C27D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2EEFF3B2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přímé:</w:t>
            </w:r>
          </w:p>
        </w:tc>
      </w:tr>
      <w:tr w:rsidR="00FC2285" w:rsidRPr="00FC2285" w14:paraId="6B8E862E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2286128C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C82563C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F32F94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19350C5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2AC18C40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BE9323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0B1F8C7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89.876</w:t>
            </w:r>
          </w:p>
        </w:tc>
        <w:tc>
          <w:tcPr>
            <w:tcW w:w="0" w:type="auto"/>
            <w:vAlign w:val="center"/>
            <w:hideMark/>
          </w:tcPr>
          <w:p w14:paraId="545BA60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5AFCAE8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22.308</w:t>
            </w:r>
          </w:p>
        </w:tc>
      </w:tr>
      <w:tr w:rsidR="00FC2285" w:rsidRPr="00FC2285" w14:paraId="7840F7AD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5E2E4718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201D7EFF">
                <v:rect id="_x0000_i1041" style="width:0;height:3pt" o:hralign="center" o:hrstd="t" o:hrnoshade="t" o:hr="t" fillcolor="#ddf" stroked="f"/>
              </w:pict>
            </w:r>
          </w:p>
          <w:p w14:paraId="306A4760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Vytyčovací body oblouku:</w:t>
            </w:r>
          </w:p>
        </w:tc>
      </w:tr>
      <w:tr w:rsidR="00FC2285" w:rsidRPr="00FC2285" w14:paraId="1166F957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6F6AA4D3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94231F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B834EDC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7751301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</w:t>
            </w:r>
          </w:p>
        </w:tc>
      </w:tr>
      <w:tr w:rsidR="00FC2285" w:rsidRPr="00FC2285" w14:paraId="556D6F81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782844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3AAD923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329.671</w:t>
            </w:r>
          </w:p>
        </w:tc>
        <w:tc>
          <w:tcPr>
            <w:tcW w:w="0" w:type="auto"/>
            <w:vAlign w:val="center"/>
            <w:hideMark/>
          </w:tcPr>
          <w:p w14:paraId="2FD030B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-1012620.119</w:t>
            </w:r>
          </w:p>
        </w:tc>
        <w:tc>
          <w:tcPr>
            <w:tcW w:w="0" w:type="auto"/>
            <w:vAlign w:val="center"/>
            <w:hideMark/>
          </w:tcPr>
          <w:p w14:paraId="60E8937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-671127.491</w:t>
            </w:r>
          </w:p>
        </w:tc>
      </w:tr>
      <w:tr w:rsidR="00FC2285" w:rsidRPr="00FC2285" w14:paraId="2EBB7E86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5B81B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Střed:</w:t>
            </w:r>
          </w:p>
        </w:tc>
        <w:tc>
          <w:tcPr>
            <w:tcW w:w="0" w:type="auto"/>
            <w:vAlign w:val="center"/>
            <w:hideMark/>
          </w:tcPr>
          <w:p w14:paraId="6B8BA80F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67BB473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-1012570.340</w:t>
            </w:r>
          </w:p>
        </w:tc>
        <w:tc>
          <w:tcPr>
            <w:tcW w:w="0" w:type="auto"/>
            <w:vAlign w:val="center"/>
            <w:hideMark/>
          </w:tcPr>
          <w:p w14:paraId="16A7643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-671145.685</w:t>
            </w:r>
          </w:p>
        </w:tc>
      </w:tr>
      <w:tr w:rsidR="00FC2285" w:rsidRPr="00FC2285" w14:paraId="72A32997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F1A28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75F5430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340.941</w:t>
            </w:r>
          </w:p>
        </w:tc>
        <w:tc>
          <w:tcPr>
            <w:tcW w:w="0" w:type="auto"/>
            <w:vAlign w:val="center"/>
            <w:hideMark/>
          </w:tcPr>
          <w:p w14:paraId="5D19348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-1012615.158</w:t>
            </w:r>
          </w:p>
        </w:tc>
        <w:tc>
          <w:tcPr>
            <w:tcW w:w="0" w:type="auto"/>
            <w:vAlign w:val="center"/>
            <w:hideMark/>
          </w:tcPr>
          <w:p w14:paraId="2B01799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-671117.396</w:t>
            </w:r>
          </w:p>
        </w:tc>
      </w:tr>
      <w:tr w:rsidR="00FC2285" w:rsidRPr="00FC2285" w14:paraId="4C0AE471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787F707A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lastRenderedPageBreak/>
              <w:t>Parametry oblouku:</w:t>
            </w:r>
          </w:p>
        </w:tc>
      </w:tr>
      <w:tr w:rsidR="00FC2285" w:rsidRPr="00FC2285" w14:paraId="7EAD3D80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58EAA116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C32A14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D6139C3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15F1F769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714DAB1B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1D46D8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Středový úhel (alfa):</w:t>
            </w:r>
          </w:p>
        </w:tc>
        <w:tc>
          <w:tcPr>
            <w:tcW w:w="0" w:type="auto"/>
            <w:vAlign w:val="center"/>
            <w:hideMark/>
          </w:tcPr>
          <w:p w14:paraId="1933A35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12° 10' 58.6009"</w:t>
            </w:r>
          </w:p>
        </w:tc>
        <w:tc>
          <w:tcPr>
            <w:tcW w:w="0" w:type="auto"/>
            <w:vAlign w:val="center"/>
            <w:hideMark/>
          </w:tcPr>
          <w:p w14:paraId="6D0CFB8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Typ:</w:t>
            </w:r>
          </w:p>
        </w:tc>
        <w:tc>
          <w:tcPr>
            <w:tcW w:w="0" w:type="auto"/>
            <w:vAlign w:val="center"/>
            <w:hideMark/>
          </w:tcPr>
          <w:p w14:paraId="261AE84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Levý</w:t>
            </w:r>
          </w:p>
        </w:tc>
      </w:tr>
      <w:tr w:rsidR="00FC2285" w:rsidRPr="00FC2285" w14:paraId="38325F1A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AA174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Poloměr:</w:t>
            </w:r>
          </w:p>
        </w:tc>
        <w:tc>
          <w:tcPr>
            <w:tcW w:w="0" w:type="auto"/>
            <w:vAlign w:val="center"/>
            <w:hideMark/>
          </w:tcPr>
          <w:p w14:paraId="574CE5C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53.000</w:t>
            </w:r>
          </w:p>
        </w:tc>
        <w:tc>
          <w:tcPr>
            <w:tcW w:w="0" w:type="auto"/>
            <w:vAlign w:val="center"/>
            <w:hideMark/>
          </w:tcPr>
          <w:p w14:paraId="3C17BFFC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762D0554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</w:tr>
      <w:tr w:rsidR="00FC2285" w:rsidRPr="00FC2285" w14:paraId="75DDE009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773E6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1CA142E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11.270</w:t>
            </w:r>
          </w:p>
        </w:tc>
        <w:tc>
          <w:tcPr>
            <w:tcW w:w="0" w:type="auto"/>
            <w:vAlign w:val="center"/>
            <w:hideMark/>
          </w:tcPr>
          <w:p w14:paraId="7190FB0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tečny:</w:t>
            </w:r>
          </w:p>
        </w:tc>
        <w:tc>
          <w:tcPr>
            <w:tcW w:w="0" w:type="auto"/>
            <w:vAlign w:val="center"/>
            <w:hideMark/>
          </w:tcPr>
          <w:p w14:paraId="61FB043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5.656</w:t>
            </w:r>
          </w:p>
        </w:tc>
      </w:tr>
      <w:tr w:rsidR="00FC2285" w:rsidRPr="00FC2285" w14:paraId="707701A9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E8B79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Vzepětí oblouku:</w:t>
            </w:r>
          </w:p>
        </w:tc>
        <w:tc>
          <w:tcPr>
            <w:tcW w:w="0" w:type="auto"/>
            <w:vAlign w:val="center"/>
            <w:hideMark/>
          </w:tcPr>
          <w:p w14:paraId="09D84C0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0.299</w:t>
            </w:r>
          </w:p>
        </w:tc>
        <w:tc>
          <w:tcPr>
            <w:tcW w:w="0" w:type="auto"/>
            <w:vAlign w:val="center"/>
            <w:hideMark/>
          </w:tcPr>
          <w:p w14:paraId="49E8EA5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Vzdálenost: Vrchol oblouku-průsečík tečen:</w:t>
            </w:r>
          </w:p>
        </w:tc>
        <w:tc>
          <w:tcPr>
            <w:tcW w:w="0" w:type="auto"/>
            <w:vAlign w:val="center"/>
            <w:hideMark/>
          </w:tcPr>
          <w:p w14:paraId="077361A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0.301</w:t>
            </w:r>
          </w:p>
        </w:tc>
      </w:tr>
      <w:tr w:rsidR="00FC2285" w:rsidRPr="00FC2285" w14:paraId="7462E0BE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87AC1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tětivy:</w:t>
            </w:r>
          </w:p>
        </w:tc>
        <w:tc>
          <w:tcPr>
            <w:tcW w:w="0" w:type="auto"/>
            <w:vAlign w:val="center"/>
            <w:hideMark/>
          </w:tcPr>
          <w:p w14:paraId="0FE2371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11.248</w:t>
            </w:r>
          </w:p>
        </w:tc>
        <w:tc>
          <w:tcPr>
            <w:tcW w:w="0" w:type="auto"/>
            <w:vAlign w:val="center"/>
            <w:hideMark/>
          </w:tcPr>
          <w:p w14:paraId="7468386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5D49D45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29.076</w:t>
            </w:r>
          </w:p>
        </w:tc>
      </w:tr>
      <w:tr w:rsidR="00FC2285" w:rsidRPr="00FC2285" w14:paraId="18C569EE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1054D781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269DCA57">
                <v:rect id="_x0000_i1042" style="width:0;height:3pt" o:hralign="center" o:hrstd="t" o:hrnoshade="t" o:hr="t" fillcolor="#ddf" stroked="f"/>
              </w:pict>
            </w:r>
          </w:p>
          <w:p w14:paraId="21DC3AB8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Přímá</w:t>
            </w:r>
          </w:p>
        </w:tc>
      </w:tr>
      <w:tr w:rsidR="00FC2285" w:rsidRPr="00FC2285" w14:paraId="08865BF0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687D9511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4CCA390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9ABA4D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8E01B5C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Y:</w:t>
            </w:r>
          </w:p>
        </w:tc>
      </w:tr>
      <w:tr w:rsidR="00FC2285" w:rsidRPr="00FC2285" w14:paraId="6342CEA7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81AC8D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7AC5770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340.941</w:t>
            </w:r>
          </w:p>
        </w:tc>
        <w:tc>
          <w:tcPr>
            <w:tcW w:w="0" w:type="auto"/>
            <w:vAlign w:val="center"/>
            <w:hideMark/>
          </w:tcPr>
          <w:p w14:paraId="0475727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-1012615.158</w:t>
            </w:r>
          </w:p>
        </w:tc>
        <w:tc>
          <w:tcPr>
            <w:tcW w:w="0" w:type="auto"/>
            <w:vAlign w:val="center"/>
            <w:hideMark/>
          </w:tcPr>
          <w:p w14:paraId="28B5D89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-671117.396</w:t>
            </w:r>
          </w:p>
        </w:tc>
      </w:tr>
      <w:tr w:rsidR="00FC2285" w:rsidRPr="00FC2285" w14:paraId="0B69A5CD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FEC68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0D138F3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396.982</w:t>
            </w:r>
          </w:p>
        </w:tc>
        <w:tc>
          <w:tcPr>
            <w:tcW w:w="0" w:type="auto"/>
            <w:vAlign w:val="center"/>
            <w:hideMark/>
          </w:tcPr>
          <w:p w14:paraId="426A578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-1012585.246</w:t>
            </w:r>
          </w:p>
        </w:tc>
        <w:tc>
          <w:tcPr>
            <w:tcW w:w="0" w:type="auto"/>
            <w:vAlign w:val="center"/>
            <w:hideMark/>
          </w:tcPr>
          <w:p w14:paraId="04AD678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-671070.005</w:t>
            </w:r>
          </w:p>
        </w:tc>
      </w:tr>
      <w:tr w:rsidR="00FC2285" w:rsidRPr="00FC2285" w14:paraId="79DF1BFE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6F0A5155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přímé:</w:t>
            </w:r>
          </w:p>
        </w:tc>
      </w:tr>
      <w:tr w:rsidR="00FC2285" w:rsidRPr="00FC2285" w14:paraId="503DC57F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7F41D1A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1B1634DE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DF6D9B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20B8D6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596EE862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CE81BC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4953F90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56.041</w:t>
            </w:r>
          </w:p>
        </w:tc>
        <w:tc>
          <w:tcPr>
            <w:tcW w:w="0" w:type="auto"/>
            <w:vAlign w:val="center"/>
            <w:hideMark/>
          </w:tcPr>
          <w:p w14:paraId="3584E1B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45D3624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35.844</w:t>
            </w:r>
          </w:p>
        </w:tc>
      </w:tr>
      <w:tr w:rsidR="00FC2285" w:rsidRPr="00FC2285" w14:paraId="0ED116AD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0ED5CB3A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0E682CF2">
                <v:rect id="_x0000_i1043" style="width:0;height:3pt" o:hralign="center" o:hrstd="t" o:hrnoshade="t" o:hr="t" fillcolor="#ddf" stroked="f"/>
              </w:pict>
            </w:r>
          </w:p>
          <w:p w14:paraId="3AE21875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Vytyčovací body oblouku:</w:t>
            </w:r>
          </w:p>
        </w:tc>
      </w:tr>
      <w:tr w:rsidR="00FC2285" w:rsidRPr="00FC2285" w14:paraId="08872A10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065F99FB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1CA2EF5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1C4256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CDAFF76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</w:t>
            </w:r>
          </w:p>
        </w:tc>
      </w:tr>
      <w:tr w:rsidR="00FC2285" w:rsidRPr="00FC2285" w14:paraId="77DA575E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655345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7E38656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396.982</w:t>
            </w:r>
          </w:p>
        </w:tc>
        <w:tc>
          <w:tcPr>
            <w:tcW w:w="0" w:type="auto"/>
            <w:vAlign w:val="center"/>
            <w:hideMark/>
          </w:tcPr>
          <w:p w14:paraId="549699A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-1012585.246</w:t>
            </w:r>
          </w:p>
        </w:tc>
        <w:tc>
          <w:tcPr>
            <w:tcW w:w="0" w:type="auto"/>
            <w:vAlign w:val="center"/>
            <w:hideMark/>
          </w:tcPr>
          <w:p w14:paraId="30924E8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-671070.005</w:t>
            </w:r>
          </w:p>
        </w:tc>
      </w:tr>
      <w:tr w:rsidR="00FC2285" w:rsidRPr="00FC2285" w14:paraId="1C153174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56AD4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Střed:</w:t>
            </w:r>
          </w:p>
        </w:tc>
        <w:tc>
          <w:tcPr>
            <w:tcW w:w="0" w:type="auto"/>
            <w:vAlign w:val="center"/>
            <w:hideMark/>
          </w:tcPr>
          <w:p w14:paraId="2E43626D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6A23C84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-1012373.836</w:t>
            </w:r>
          </w:p>
        </w:tc>
        <w:tc>
          <w:tcPr>
            <w:tcW w:w="0" w:type="auto"/>
            <w:vAlign w:val="center"/>
            <w:hideMark/>
          </w:tcPr>
          <w:p w14:paraId="79C8814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-671203.444</w:t>
            </w:r>
          </w:p>
        </w:tc>
      </w:tr>
      <w:tr w:rsidR="00FC2285" w:rsidRPr="00FC2285" w14:paraId="45ECA444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16F7E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3030F45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409.565</w:t>
            </w:r>
          </w:p>
        </w:tc>
        <w:tc>
          <w:tcPr>
            <w:tcW w:w="0" w:type="auto"/>
            <w:vAlign w:val="center"/>
            <w:hideMark/>
          </w:tcPr>
          <w:p w14:paraId="611A9A0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-1012578.265</w:t>
            </w:r>
          </w:p>
        </w:tc>
        <w:tc>
          <w:tcPr>
            <w:tcW w:w="0" w:type="auto"/>
            <w:vAlign w:val="center"/>
            <w:hideMark/>
          </w:tcPr>
          <w:p w14:paraId="5493D20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-671059.538</w:t>
            </w:r>
          </w:p>
        </w:tc>
      </w:tr>
      <w:tr w:rsidR="00FC2285" w:rsidRPr="00FC2285" w14:paraId="568C6447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2266A31D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oblouku:</w:t>
            </w:r>
          </w:p>
        </w:tc>
      </w:tr>
      <w:tr w:rsidR="00FC2285" w:rsidRPr="00FC2285" w14:paraId="5ED23D3D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62EFE257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7CB08A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318FCB0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0A2C0FB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6B9CFECB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84481E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Středový úhel (alfa):</w:t>
            </w:r>
          </w:p>
        </w:tc>
        <w:tc>
          <w:tcPr>
            <w:tcW w:w="0" w:type="auto"/>
            <w:vAlign w:val="center"/>
            <w:hideMark/>
          </w:tcPr>
          <w:p w14:paraId="67CF838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02° 53' 01.2396"</w:t>
            </w:r>
          </w:p>
        </w:tc>
        <w:tc>
          <w:tcPr>
            <w:tcW w:w="0" w:type="auto"/>
            <w:vAlign w:val="center"/>
            <w:hideMark/>
          </w:tcPr>
          <w:p w14:paraId="1EF4FF8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Typ:</w:t>
            </w:r>
          </w:p>
        </w:tc>
        <w:tc>
          <w:tcPr>
            <w:tcW w:w="0" w:type="auto"/>
            <w:vAlign w:val="center"/>
            <w:hideMark/>
          </w:tcPr>
          <w:p w14:paraId="37FC783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Levý</w:t>
            </w:r>
          </w:p>
        </w:tc>
      </w:tr>
      <w:tr w:rsidR="00FC2285" w:rsidRPr="00FC2285" w14:paraId="78043604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E794A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Poloměr:</w:t>
            </w:r>
          </w:p>
        </w:tc>
        <w:tc>
          <w:tcPr>
            <w:tcW w:w="0" w:type="auto"/>
            <w:vAlign w:val="center"/>
            <w:hideMark/>
          </w:tcPr>
          <w:p w14:paraId="4F3E9B8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250.000</w:t>
            </w:r>
          </w:p>
        </w:tc>
        <w:tc>
          <w:tcPr>
            <w:tcW w:w="0" w:type="auto"/>
            <w:vAlign w:val="center"/>
            <w:hideMark/>
          </w:tcPr>
          <w:p w14:paraId="2FE0F06C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63741987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</w:tr>
      <w:tr w:rsidR="00FC2285" w:rsidRPr="00FC2285" w14:paraId="324B0A13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993FD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16324B9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12.582</w:t>
            </w:r>
          </w:p>
        </w:tc>
        <w:tc>
          <w:tcPr>
            <w:tcW w:w="0" w:type="auto"/>
            <w:vAlign w:val="center"/>
            <w:hideMark/>
          </w:tcPr>
          <w:p w14:paraId="228B5DD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tečny:</w:t>
            </w:r>
          </w:p>
        </w:tc>
        <w:tc>
          <w:tcPr>
            <w:tcW w:w="0" w:type="auto"/>
            <w:vAlign w:val="center"/>
            <w:hideMark/>
          </w:tcPr>
          <w:p w14:paraId="579CB7F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6.293</w:t>
            </w:r>
          </w:p>
        </w:tc>
      </w:tr>
      <w:tr w:rsidR="00FC2285" w:rsidRPr="00FC2285" w14:paraId="44C85187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CE585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Vzepětí oblouku:</w:t>
            </w:r>
          </w:p>
        </w:tc>
        <w:tc>
          <w:tcPr>
            <w:tcW w:w="0" w:type="auto"/>
            <w:vAlign w:val="center"/>
            <w:hideMark/>
          </w:tcPr>
          <w:p w14:paraId="1E1FC87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0.079</w:t>
            </w:r>
          </w:p>
        </w:tc>
        <w:tc>
          <w:tcPr>
            <w:tcW w:w="0" w:type="auto"/>
            <w:vAlign w:val="center"/>
            <w:hideMark/>
          </w:tcPr>
          <w:p w14:paraId="445B36C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Vzdálenost: Vrchol oblouku-průsečík tečen:</w:t>
            </w:r>
          </w:p>
        </w:tc>
        <w:tc>
          <w:tcPr>
            <w:tcW w:w="0" w:type="auto"/>
            <w:vAlign w:val="center"/>
            <w:hideMark/>
          </w:tcPr>
          <w:p w14:paraId="7A525D0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0.079</w:t>
            </w:r>
          </w:p>
        </w:tc>
      </w:tr>
      <w:tr w:rsidR="00FC2285" w:rsidRPr="00FC2285" w14:paraId="4CAFB3A3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EC7C7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tětivy:</w:t>
            </w:r>
          </w:p>
        </w:tc>
        <w:tc>
          <w:tcPr>
            <w:tcW w:w="0" w:type="auto"/>
            <w:vAlign w:val="center"/>
            <w:hideMark/>
          </w:tcPr>
          <w:p w14:paraId="3270961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12.581</w:t>
            </w:r>
          </w:p>
        </w:tc>
        <w:tc>
          <w:tcPr>
            <w:tcW w:w="0" w:type="auto"/>
            <w:vAlign w:val="center"/>
            <w:hideMark/>
          </w:tcPr>
          <w:p w14:paraId="243A993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7713C66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37.446</w:t>
            </w:r>
          </w:p>
        </w:tc>
      </w:tr>
      <w:tr w:rsidR="00FC2285" w:rsidRPr="00FC2285" w14:paraId="2D495A60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0B8B5A0C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4D910260">
                <v:rect id="_x0000_i1044" style="width:0;height:3pt" o:hralign="center" o:hrstd="t" o:hrnoshade="t" o:hr="t" fillcolor="#ddf" stroked="f"/>
              </w:pict>
            </w:r>
          </w:p>
          <w:p w14:paraId="7C0A2C10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Přímá</w:t>
            </w:r>
          </w:p>
        </w:tc>
      </w:tr>
      <w:tr w:rsidR="00FC2285" w:rsidRPr="00FC2285" w14:paraId="7EE0D19E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721CD263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6C02509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459BAE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163708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Y:</w:t>
            </w:r>
          </w:p>
        </w:tc>
      </w:tr>
      <w:tr w:rsidR="00FC2285" w:rsidRPr="00FC2285" w14:paraId="2B926025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D68DCB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6F0A4DB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409.565</w:t>
            </w:r>
          </w:p>
        </w:tc>
        <w:tc>
          <w:tcPr>
            <w:tcW w:w="0" w:type="auto"/>
            <w:vAlign w:val="center"/>
            <w:hideMark/>
          </w:tcPr>
          <w:p w14:paraId="7954E67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-1012578.265</w:t>
            </w:r>
          </w:p>
        </w:tc>
        <w:tc>
          <w:tcPr>
            <w:tcW w:w="0" w:type="auto"/>
            <w:vAlign w:val="center"/>
            <w:hideMark/>
          </w:tcPr>
          <w:p w14:paraId="491AFE1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-671059.538</w:t>
            </w:r>
          </w:p>
        </w:tc>
      </w:tr>
      <w:tr w:rsidR="00FC2285" w:rsidRPr="00FC2285" w14:paraId="7C8F6FDD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7F303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KU:</w:t>
            </w:r>
          </w:p>
        </w:tc>
        <w:tc>
          <w:tcPr>
            <w:tcW w:w="0" w:type="auto"/>
            <w:vAlign w:val="center"/>
            <w:hideMark/>
          </w:tcPr>
          <w:p w14:paraId="0F69F12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607.708</w:t>
            </w:r>
          </w:p>
        </w:tc>
        <w:tc>
          <w:tcPr>
            <w:tcW w:w="0" w:type="auto"/>
            <w:vAlign w:val="center"/>
            <w:hideMark/>
          </w:tcPr>
          <w:p w14:paraId="6E55DF2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-1012464.209</w:t>
            </w:r>
          </w:p>
        </w:tc>
        <w:tc>
          <w:tcPr>
            <w:tcW w:w="0" w:type="auto"/>
            <w:vAlign w:val="center"/>
            <w:hideMark/>
          </w:tcPr>
          <w:p w14:paraId="6F5DCD0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-670897.514</w:t>
            </w:r>
          </w:p>
        </w:tc>
      </w:tr>
      <w:tr w:rsidR="00FC2285" w:rsidRPr="00FC2285" w14:paraId="5475AAB6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25C367E6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přímé:</w:t>
            </w:r>
          </w:p>
        </w:tc>
      </w:tr>
      <w:tr w:rsidR="00FC2285" w:rsidRPr="00FC2285" w14:paraId="7815DCA9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4122DEE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1CD6AF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08DE1B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E193513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6BA8AF03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BF3986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380ECCE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198.143</w:t>
            </w:r>
          </w:p>
        </w:tc>
        <w:tc>
          <w:tcPr>
            <w:tcW w:w="0" w:type="auto"/>
            <w:vAlign w:val="center"/>
            <w:hideMark/>
          </w:tcPr>
          <w:p w14:paraId="2AD6AFA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091E54D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39.048</w:t>
            </w:r>
          </w:p>
        </w:tc>
      </w:tr>
    </w:tbl>
    <w:p w14:paraId="76595DF2" w14:textId="641EDFE5" w:rsidR="00FC2285" w:rsidRPr="00FC2285" w:rsidRDefault="00FC2285" w:rsidP="00FC2285">
      <w:pPr>
        <w:rPr>
          <w:sz w:val="18"/>
          <w:szCs w:val="18"/>
        </w:rPr>
      </w:pPr>
      <w:r w:rsidRPr="00FC2285">
        <w:rPr>
          <w:sz w:val="18"/>
          <w:szCs w:val="18"/>
        </w:rPr>
        <w:pict w14:anchorId="4F14FB22">
          <v:rect id="_x0000_i1045" style="width:0;height:1.5pt" o:hralign="center" o:hrstd="t" o:hrnoshade="t" o:hr="t" fillcolor="black" stroked="f"/>
        </w:pict>
      </w:r>
    </w:p>
    <w:p w14:paraId="0F861EDC" w14:textId="41DDD5A1" w:rsidR="00FC2285" w:rsidRPr="00FC2285" w:rsidRDefault="00FC2285" w:rsidP="00FC2285">
      <w:pPr>
        <w:pStyle w:val="Nadpis3"/>
        <w:rPr>
          <w:color w:val="000000"/>
          <w:sz w:val="18"/>
          <w:szCs w:val="18"/>
        </w:rPr>
      </w:pPr>
      <w:r w:rsidRPr="00FC2285">
        <w:rPr>
          <w:color w:val="000000"/>
          <w:sz w:val="18"/>
          <w:szCs w:val="18"/>
        </w:rPr>
        <w:lastRenderedPageBreak/>
        <w:t>Trasa: VĚTEV D</w:t>
      </w:r>
    </w:p>
    <w:p w14:paraId="5BFB4006" w14:textId="77777777" w:rsidR="00FC2285" w:rsidRPr="00FC2285" w:rsidRDefault="00FC2285" w:rsidP="00FC2285">
      <w:pPr>
        <w:rPr>
          <w:sz w:val="18"/>
          <w:szCs w:val="18"/>
        </w:rPr>
      </w:pPr>
      <w:r w:rsidRPr="00FC2285">
        <w:rPr>
          <w:sz w:val="18"/>
          <w:szCs w:val="18"/>
        </w:rPr>
        <w:pict w14:anchorId="72F33485">
          <v:rect id="_x0000_i1046" style="width:0;height:1.5pt" o:hralign="center" o:hrstd="t" o:hrnoshade="t" o:hr="t" fillcolor="black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4"/>
        <w:gridCol w:w="1827"/>
        <w:gridCol w:w="4011"/>
        <w:gridCol w:w="1442"/>
      </w:tblGrid>
      <w:tr w:rsidR="00FC2285" w:rsidRPr="00FC2285" w14:paraId="14675342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50D40065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7732C51A">
                <v:rect id="_x0000_i1047" style="width:0;height:3pt" o:hralign="center" o:hrstd="t" o:hrnoshade="t" o:hr="t" fillcolor="#ddf" stroked="f"/>
              </w:pict>
            </w:r>
          </w:p>
          <w:p w14:paraId="701FF0D7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Přímá</w:t>
            </w:r>
          </w:p>
        </w:tc>
      </w:tr>
      <w:tr w:rsidR="00FC2285" w:rsidRPr="00FC2285" w14:paraId="3B65C82C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5AF1B4DC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5B44A5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095C7F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D2479E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Y:</w:t>
            </w:r>
          </w:p>
        </w:tc>
      </w:tr>
      <w:tr w:rsidR="00FC2285" w:rsidRPr="00FC2285" w14:paraId="0B52F678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BD025F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ZU:</w:t>
            </w:r>
          </w:p>
        </w:tc>
        <w:tc>
          <w:tcPr>
            <w:tcW w:w="0" w:type="auto"/>
            <w:vAlign w:val="center"/>
            <w:hideMark/>
          </w:tcPr>
          <w:p w14:paraId="5010CDC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000.000</w:t>
            </w:r>
          </w:p>
        </w:tc>
        <w:tc>
          <w:tcPr>
            <w:tcW w:w="0" w:type="auto"/>
            <w:vAlign w:val="center"/>
            <w:hideMark/>
          </w:tcPr>
          <w:p w14:paraId="2FB422C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-1012600.248</w:t>
            </w:r>
          </w:p>
        </w:tc>
        <w:tc>
          <w:tcPr>
            <w:tcW w:w="0" w:type="auto"/>
            <w:vAlign w:val="center"/>
            <w:hideMark/>
          </w:tcPr>
          <w:p w14:paraId="2CA6854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-671304.303</w:t>
            </w:r>
          </w:p>
        </w:tc>
      </w:tr>
      <w:tr w:rsidR="00FC2285" w:rsidRPr="00FC2285" w14:paraId="115D37E7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C603A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2F860D8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024.610</w:t>
            </w:r>
          </w:p>
        </w:tc>
        <w:tc>
          <w:tcPr>
            <w:tcW w:w="0" w:type="auto"/>
            <w:vAlign w:val="center"/>
            <w:hideMark/>
          </w:tcPr>
          <w:p w14:paraId="44C0FBC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-1012605.035</w:t>
            </w:r>
          </w:p>
        </w:tc>
        <w:tc>
          <w:tcPr>
            <w:tcW w:w="0" w:type="auto"/>
            <w:vAlign w:val="center"/>
            <w:hideMark/>
          </w:tcPr>
          <w:p w14:paraId="3A88136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-671280.162</w:t>
            </w:r>
          </w:p>
        </w:tc>
      </w:tr>
      <w:tr w:rsidR="00FC2285" w:rsidRPr="00FC2285" w14:paraId="7FEC5B8A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40365875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přímé:</w:t>
            </w:r>
          </w:p>
        </w:tc>
      </w:tr>
      <w:tr w:rsidR="00FC2285" w:rsidRPr="00FC2285" w14:paraId="2A510762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2980B193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929125E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7B2824E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63DC23B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603D08D6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950C0E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4DFC133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24.610</w:t>
            </w:r>
          </w:p>
        </w:tc>
        <w:tc>
          <w:tcPr>
            <w:tcW w:w="0" w:type="auto"/>
            <w:vAlign w:val="center"/>
            <w:hideMark/>
          </w:tcPr>
          <w:p w14:paraId="5A79B2D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09CEDE9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387.537</w:t>
            </w:r>
          </w:p>
        </w:tc>
      </w:tr>
      <w:tr w:rsidR="00FC2285" w:rsidRPr="00FC2285" w14:paraId="6D3EC9BE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2088E15F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71C08123">
                <v:rect id="_x0000_i1048" style="width:0;height:3pt" o:hralign="center" o:hrstd="t" o:hrnoshade="t" o:hr="t" fillcolor="#ddf" stroked="f"/>
              </w:pict>
            </w:r>
          </w:p>
          <w:p w14:paraId="3E3AB501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Vytyčovací body oblouku:</w:t>
            </w:r>
          </w:p>
        </w:tc>
      </w:tr>
      <w:tr w:rsidR="00FC2285" w:rsidRPr="00FC2285" w14:paraId="5938CD7A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1CCE6AD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5E4CA3D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52F58BC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46BDE3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</w:t>
            </w:r>
          </w:p>
        </w:tc>
      </w:tr>
      <w:tr w:rsidR="00FC2285" w:rsidRPr="00FC2285" w14:paraId="710F5BA5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2FB7EE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08B013E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024.610</w:t>
            </w:r>
          </w:p>
        </w:tc>
        <w:tc>
          <w:tcPr>
            <w:tcW w:w="0" w:type="auto"/>
            <w:vAlign w:val="center"/>
            <w:hideMark/>
          </w:tcPr>
          <w:p w14:paraId="65F87B3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-1012605.035</w:t>
            </w:r>
          </w:p>
        </w:tc>
        <w:tc>
          <w:tcPr>
            <w:tcW w:w="0" w:type="auto"/>
            <w:vAlign w:val="center"/>
            <w:hideMark/>
          </w:tcPr>
          <w:p w14:paraId="089C590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-671280.162</w:t>
            </w:r>
          </w:p>
        </w:tc>
      </w:tr>
      <w:tr w:rsidR="00FC2285" w:rsidRPr="00FC2285" w14:paraId="2918E9FE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3BB27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Střed:</w:t>
            </w:r>
          </w:p>
        </w:tc>
        <w:tc>
          <w:tcPr>
            <w:tcW w:w="0" w:type="auto"/>
            <w:vAlign w:val="center"/>
            <w:hideMark/>
          </w:tcPr>
          <w:p w14:paraId="0E39694D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B89772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-1012585.417</w:t>
            </w:r>
          </w:p>
        </w:tc>
        <w:tc>
          <w:tcPr>
            <w:tcW w:w="0" w:type="auto"/>
            <w:vAlign w:val="center"/>
            <w:hideMark/>
          </w:tcPr>
          <w:p w14:paraId="73AC03C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-671276.272</w:t>
            </w:r>
          </w:p>
        </w:tc>
      </w:tr>
      <w:tr w:rsidR="00FC2285" w:rsidRPr="00FC2285" w14:paraId="099E03FD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D577E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0765054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033.822</w:t>
            </w:r>
          </w:p>
        </w:tc>
        <w:tc>
          <w:tcPr>
            <w:tcW w:w="0" w:type="auto"/>
            <w:vAlign w:val="center"/>
            <w:hideMark/>
          </w:tcPr>
          <w:p w14:paraId="4989198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-1012604.720</w:t>
            </w:r>
          </w:p>
        </w:tc>
        <w:tc>
          <w:tcPr>
            <w:tcW w:w="0" w:type="auto"/>
            <w:vAlign w:val="center"/>
            <w:hideMark/>
          </w:tcPr>
          <w:p w14:paraId="2BA5904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-671271.037</w:t>
            </w:r>
          </w:p>
        </w:tc>
      </w:tr>
      <w:tr w:rsidR="00FC2285" w:rsidRPr="00FC2285" w14:paraId="72E5E231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0E0BB9DC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oblouku:</w:t>
            </w:r>
          </w:p>
        </w:tc>
      </w:tr>
      <w:tr w:rsidR="00FC2285" w:rsidRPr="00FC2285" w14:paraId="36C0EB7C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7823779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3B0F87D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7399247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6AD707B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0016F758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16D4DB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Středový úhel (alfa):</w:t>
            </w:r>
          </w:p>
        </w:tc>
        <w:tc>
          <w:tcPr>
            <w:tcW w:w="0" w:type="auto"/>
            <w:vAlign w:val="center"/>
            <w:hideMark/>
          </w:tcPr>
          <w:p w14:paraId="60F0A31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26° 23' 22.5568"</w:t>
            </w:r>
          </w:p>
        </w:tc>
        <w:tc>
          <w:tcPr>
            <w:tcW w:w="0" w:type="auto"/>
            <w:vAlign w:val="center"/>
            <w:hideMark/>
          </w:tcPr>
          <w:p w14:paraId="0AAE42F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Typ:</w:t>
            </w:r>
          </w:p>
        </w:tc>
        <w:tc>
          <w:tcPr>
            <w:tcW w:w="0" w:type="auto"/>
            <w:vAlign w:val="center"/>
            <w:hideMark/>
          </w:tcPr>
          <w:p w14:paraId="5A4ABBE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Levý</w:t>
            </w:r>
          </w:p>
        </w:tc>
      </w:tr>
      <w:tr w:rsidR="00FC2285" w:rsidRPr="00FC2285" w14:paraId="33FACF49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1B927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Poloměr:</w:t>
            </w:r>
          </w:p>
        </w:tc>
        <w:tc>
          <w:tcPr>
            <w:tcW w:w="0" w:type="auto"/>
            <w:vAlign w:val="center"/>
            <w:hideMark/>
          </w:tcPr>
          <w:p w14:paraId="18CE61C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20.000</w:t>
            </w:r>
          </w:p>
        </w:tc>
        <w:tc>
          <w:tcPr>
            <w:tcW w:w="0" w:type="auto"/>
            <w:vAlign w:val="center"/>
            <w:hideMark/>
          </w:tcPr>
          <w:p w14:paraId="4089FD88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08D023D1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</w:tr>
      <w:tr w:rsidR="00FC2285" w:rsidRPr="00FC2285" w14:paraId="1883E0C9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EEEC8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63F3C13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9.212</w:t>
            </w:r>
          </w:p>
        </w:tc>
        <w:tc>
          <w:tcPr>
            <w:tcW w:w="0" w:type="auto"/>
            <w:vAlign w:val="center"/>
            <w:hideMark/>
          </w:tcPr>
          <w:p w14:paraId="194754B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tečny:</w:t>
            </w:r>
          </w:p>
        </w:tc>
        <w:tc>
          <w:tcPr>
            <w:tcW w:w="0" w:type="auto"/>
            <w:vAlign w:val="center"/>
            <w:hideMark/>
          </w:tcPr>
          <w:p w14:paraId="608990C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4.689</w:t>
            </w:r>
          </w:p>
        </w:tc>
      </w:tr>
      <w:tr w:rsidR="00FC2285" w:rsidRPr="00FC2285" w14:paraId="4403F3A1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53453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Vzepětí oblouku:</w:t>
            </w:r>
          </w:p>
        </w:tc>
        <w:tc>
          <w:tcPr>
            <w:tcW w:w="0" w:type="auto"/>
            <w:vAlign w:val="center"/>
            <w:hideMark/>
          </w:tcPr>
          <w:p w14:paraId="1393A37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0.528</w:t>
            </w:r>
          </w:p>
        </w:tc>
        <w:tc>
          <w:tcPr>
            <w:tcW w:w="0" w:type="auto"/>
            <w:vAlign w:val="center"/>
            <w:hideMark/>
          </w:tcPr>
          <w:p w14:paraId="21F35E4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Vzdálenost: Vrchol oblouku-průsečík tečen:</w:t>
            </w:r>
          </w:p>
        </w:tc>
        <w:tc>
          <w:tcPr>
            <w:tcW w:w="0" w:type="auto"/>
            <w:vAlign w:val="center"/>
            <w:hideMark/>
          </w:tcPr>
          <w:p w14:paraId="1073C2C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0.542</w:t>
            </w:r>
          </w:p>
        </w:tc>
      </w:tr>
      <w:tr w:rsidR="00FC2285" w:rsidRPr="00FC2285" w14:paraId="5114138A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A64F3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tětivy:</w:t>
            </w:r>
          </w:p>
        </w:tc>
        <w:tc>
          <w:tcPr>
            <w:tcW w:w="0" w:type="auto"/>
            <w:vAlign w:val="center"/>
            <w:hideMark/>
          </w:tcPr>
          <w:p w14:paraId="1538CD4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9.131</w:t>
            </w:r>
          </w:p>
        </w:tc>
        <w:tc>
          <w:tcPr>
            <w:tcW w:w="0" w:type="auto"/>
            <w:vAlign w:val="center"/>
            <w:hideMark/>
          </w:tcPr>
          <w:p w14:paraId="3F27619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64D817C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2.198</w:t>
            </w:r>
          </w:p>
        </w:tc>
      </w:tr>
      <w:tr w:rsidR="00FC2285" w:rsidRPr="00FC2285" w14:paraId="70106C11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0A3E7977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0126FDF3">
                <v:rect id="_x0000_i1049" style="width:0;height:3pt" o:hralign="center" o:hrstd="t" o:hrnoshade="t" o:hr="t" fillcolor="#ddf" stroked="f"/>
              </w:pict>
            </w:r>
          </w:p>
          <w:p w14:paraId="19C68607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Přímá</w:t>
            </w:r>
          </w:p>
        </w:tc>
      </w:tr>
      <w:tr w:rsidR="00FC2285" w:rsidRPr="00FC2285" w14:paraId="5F666FE1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410ECAD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F88DEA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0D2246C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8CC4456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Y:</w:t>
            </w:r>
          </w:p>
        </w:tc>
      </w:tr>
      <w:tr w:rsidR="00FC2285" w:rsidRPr="00FC2285" w14:paraId="03664CD6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DF065E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4204391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033.822</w:t>
            </w:r>
          </w:p>
        </w:tc>
        <w:tc>
          <w:tcPr>
            <w:tcW w:w="0" w:type="auto"/>
            <w:vAlign w:val="center"/>
            <w:hideMark/>
          </w:tcPr>
          <w:p w14:paraId="370FD5D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-1012604.720</w:t>
            </w:r>
          </w:p>
        </w:tc>
        <w:tc>
          <w:tcPr>
            <w:tcW w:w="0" w:type="auto"/>
            <w:vAlign w:val="center"/>
            <w:hideMark/>
          </w:tcPr>
          <w:p w14:paraId="758B7DC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-671271.037</w:t>
            </w:r>
          </w:p>
        </w:tc>
      </w:tr>
      <w:tr w:rsidR="00FC2285" w:rsidRPr="00FC2285" w14:paraId="40F18FA5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9E711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0765D79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145.401</w:t>
            </w:r>
          </w:p>
        </w:tc>
        <w:tc>
          <w:tcPr>
            <w:tcW w:w="0" w:type="auto"/>
            <w:vAlign w:val="center"/>
            <w:hideMark/>
          </w:tcPr>
          <w:p w14:paraId="690CEAA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-1012575.516</w:t>
            </w:r>
          </w:p>
        </w:tc>
        <w:tc>
          <w:tcPr>
            <w:tcW w:w="0" w:type="auto"/>
            <w:vAlign w:val="center"/>
            <w:hideMark/>
          </w:tcPr>
          <w:p w14:paraId="2F934CA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-671163.348</w:t>
            </w:r>
          </w:p>
        </w:tc>
      </w:tr>
      <w:tr w:rsidR="00FC2285" w:rsidRPr="00FC2285" w14:paraId="0F8F2776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0E207E04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přímé:</w:t>
            </w:r>
          </w:p>
        </w:tc>
      </w:tr>
      <w:tr w:rsidR="00FC2285" w:rsidRPr="00FC2285" w14:paraId="236437E0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01E9A2B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B1375C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49A61C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1A71F30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76866BB5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C05222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2B1BC05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111.579</w:t>
            </w:r>
          </w:p>
        </w:tc>
        <w:tc>
          <w:tcPr>
            <w:tcW w:w="0" w:type="auto"/>
            <w:vAlign w:val="center"/>
            <w:hideMark/>
          </w:tcPr>
          <w:p w14:paraId="62AD8E5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373B3C5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16.859</w:t>
            </w:r>
          </w:p>
        </w:tc>
      </w:tr>
      <w:tr w:rsidR="00FC2285" w:rsidRPr="00FC2285" w14:paraId="2D604145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1DDEEF00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4FE90BD9">
                <v:rect id="_x0000_i1050" style="width:0;height:3pt" o:hralign="center" o:hrstd="t" o:hrnoshade="t" o:hr="t" fillcolor="#ddf" stroked="f"/>
              </w:pict>
            </w:r>
          </w:p>
          <w:p w14:paraId="0C838A60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Vytyčovací body oblouku:</w:t>
            </w:r>
          </w:p>
        </w:tc>
      </w:tr>
      <w:tr w:rsidR="00FC2285" w:rsidRPr="00FC2285" w14:paraId="57875231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60B4B6F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FDC768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17BBED7D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1F92A316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</w:t>
            </w:r>
          </w:p>
        </w:tc>
      </w:tr>
      <w:tr w:rsidR="00FC2285" w:rsidRPr="00FC2285" w14:paraId="412C9F86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68FB69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3F81F4A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145.401</w:t>
            </w:r>
          </w:p>
        </w:tc>
        <w:tc>
          <w:tcPr>
            <w:tcW w:w="0" w:type="auto"/>
            <w:vAlign w:val="center"/>
            <w:hideMark/>
          </w:tcPr>
          <w:p w14:paraId="7792F70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-1012575.516</w:t>
            </w:r>
          </w:p>
        </w:tc>
        <w:tc>
          <w:tcPr>
            <w:tcW w:w="0" w:type="auto"/>
            <w:vAlign w:val="center"/>
            <w:hideMark/>
          </w:tcPr>
          <w:p w14:paraId="5C1C351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-671163.348</w:t>
            </w:r>
          </w:p>
        </w:tc>
      </w:tr>
      <w:tr w:rsidR="00FC2285" w:rsidRPr="00FC2285" w14:paraId="3F1F6110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F0A30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Střed:</w:t>
            </w:r>
          </w:p>
        </w:tc>
        <w:tc>
          <w:tcPr>
            <w:tcW w:w="0" w:type="auto"/>
            <w:vAlign w:val="center"/>
            <w:hideMark/>
          </w:tcPr>
          <w:p w14:paraId="15AC45F3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0D044A6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-1012541.736</w:t>
            </w:r>
          </w:p>
        </w:tc>
        <w:tc>
          <w:tcPr>
            <w:tcW w:w="0" w:type="auto"/>
            <w:vAlign w:val="center"/>
            <w:hideMark/>
          </w:tcPr>
          <w:p w14:paraId="78A7241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-671172.508</w:t>
            </w:r>
          </w:p>
        </w:tc>
      </w:tr>
      <w:tr w:rsidR="00FC2285" w:rsidRPr="00FC2285" w14:paraId="3E0F819A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DB885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4E0A502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156.270</w:t>
            </w:r>
          </w:p>
        </w:tc>
        <w:tc>
          <w:tcPr>
            <w:tcW w:w="0" w:type="auto"/>
            <w:vAlign w:val="center"/>
            <w:hideMark/>
          </w:tcPr>
          <w:p w14:paraId="7CB23DE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-1012571.101</w:t>
            </w:r>
          </w:p>
        </w:tc>
        <w:tc>
          <w:tcPr>
            <w:tcW w:w="0" w:type="auto"/>
            <w:vAlign w:val="center"/>
            <w:hideMark/>
          </w:tcPr>
          <w:p w14:paraId="5CFF027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-671153.464</w:t>
            </w:r>
          </w:p>
        </w:tc>
      </w:tr>
      <w:tr w:rsidR="00FC2285" w:rsidRPr="00FC2285" w14:paraId="36F1FCA6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73EBC503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lastRenderedPageBreak/>
              <w:t>Parametry oblouku:</w:t>
            </w:r>
          </w:p>
        </w:tc>
      </w:tr>
      <w:tr w:rsidR="00FC2285" w:rsidRPr="00FC2285" w14:paraId="1A6D315A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7C76502E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1EEF9C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7F15E46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1BA7D7E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55896BD1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0B16CB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Středový úhel (alfa):</w:t>
            </w:r>
          </w:p>
        </w:tc>
        <w:tc>
          <w:tcPr>
            <w:tcW w:w="0" w:type="auto"/>
            <w:vAlign w:val="center"/>
            <w:hideMark/>
          </w:tcPr>
          <w:p w14:paraId="4676666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17° 47' 32.6913"</w:t>
            </w:r>
          </w:p>
        </w:tc>
        <w:tc>
          <w:tcPr>
            <w:tcW w:w="0" w:type="auto"/>
            <w:vAlign w:val="center"/>
            <w:hideMark/>
          </w:tcPr>
          <w:p w14:paraId="4744470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Typ:</w:t>
            </w:r>
          </w:p>
        </w:tc>
        <w:tc>
          <w:tcPr>
            <w:tcW w:w="0" w:type="auto"/>
            <w:vAlign w:val="center"/>
            <w:hideMark/>
          </w:tcPr>
          <w:p w14:paraId="2165B2C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Levý</w:t>
            </w:r>
          </w:p>
        </w:tc>
      </w:tr>
      <w:tr w:rsidR="00FC2285" w:rsidRPr="00FC2285" w14:paraId="715AFD7D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FA08B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Poloměr:</w:t>
            </w:r>
          </w:p>
        </w:tc>
        <w:tc>
          <w:tcPr>
            <w:tcW w:w="0" w:type="auto"/>
            <w:vAlign w:val="center"/>
            <w:hideMark/>
          </w:tcPr>
          <w:p w14:paraId="7A2E365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35.000</w:t>
            </w:r>
          </w:p>
        </w:tc>
        <w:tc>
          <w:tcPr>
            <w:tcW w:w="0" w:type="auto"/>
            <w:vAlign w:val="center"/>
            <w:hideMark/>
          </w:tcPr>
          <w:p w14:paraId="59E889B7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8F81C1A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</w:tr>
      <w:tr w:rsidR="00FC2285" w:rsidRPr="00FC2285" w14:paraId="444D360E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BBA1C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1B39B1B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10.869</w:t>
            </w:r>
          </w:p>
        </w:tc>
        <w:tc>
          <w:tcPr>
            <w:tcW w:w="0" w:type="auto"/>
            <w:vAlign w:val="center"/>
            <w:hideMark/>
          </w:tcPr>
          <w:p w14:paraId="0F62DD2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tečny:</w:t>
            </w:r>
          </w:p>
        </w:tc>
        <w:tc>
          <w:tcPr>
            <w:tcW w:w="0" w:type="auto"/>
            <w:vAlign w:val="center"/>
            <w:hideMark/>
          </w:tcPr>
          <w:p w14:paraId="5ECB9CD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5.478</w:t>
            </w:r>
          </w:p>
        </w:tc>
      </w:tr>
      <w:tr w:rsidR="00FC2285" w:rsidRPr="00FC2285" w14:paraId="58B67911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1F8F4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Vzepětí oblouku:</w:t>
            </w:r>
          </w:p>
        </w:tc>
        <w:tc>
          <w:tcPr>
            <w:tcW w:w="0" w:type="auto"/>
            <w:vAlign w:val="center"/>
            <w:hideMark/>
          </w:tcPr>
          <w:p w14:paraId="12C8689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0.421</w:t>
            </w:r>
          </w:p>
        </w:tc>
        <w:tc>
          <w:tcPr>
            <w:tcW w:w="0" w:type="auto"/>
            <w:vAlign w:val="center"/>
            <w:hideMark/>
          </w:tcPr>
          <w:p w14:paraId="2D62365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Vzdálenost: Vrchol oblouku-průsečík tečen:</w:t>
            </w:r>
          </w:p>
        </w:tc>
        <w:tc>
          <w:tcPr>
            <w:tcW w:w="0" w:type="auto"/>
            <w:vAlign w:val="center"/>
            <w:hideMark/>
          </w:tcPr>
          <w:p w14:paraId="2BCC53C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0.426</w:t>
            </w:r>
          </w:p>
        </w:tc>
      </w:tr>
      <w:tr w:rsidR="00FC2285" w:rsidRPr="00FC2285" w14:paraId="62E6A7D4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4F6C7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tětivy:</w:t>
            </w:r>
          </w:p>
        </w:tc>
        <w:tc>
          <w:tcPr>
            <w:tcW w:w="0" w:type="auto"/>
            <w:vAlign w:val="center"/>
            <w:hideMark/>
          </w:tcPr>
          <w:p w14:paraId="61013BF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10.825</w:t>
            </w:r>
          </w:p>
        </w:tc>
        <w:tc>
          <w:tcPr>
            <w:tcW w:w="0" w:type="auto"/>
            <w:vAlign w:val="center"/>
            <w:hideMark/>
          </w:tcPr>
          <w:p w14:paraId="0767579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229901C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26.743</w:t>
            </w:r>
          </w:p>
        </w:tc>
      </w:tr>
      <w:tr w:rsidR="00FC2285" w:rsidRPr="00FC2285" w14:paraId="643386B9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45C15D1C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3A7862FE">
                <v:rect id="_x0000_i1051" style="width:0;height:3pt" o:hralign="center" o:hrstd="t" o:hrnoshade="t" o:hr="t" fillcolor="#ddf" stroked="f"/>
              </w:pict>
            </w:r>
          </w:p>
          <w:p w14:paraId="261DE6FF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Přímá</w:t>
            </w:r>
          </w:p>
        </w:tc>
      </w:tr>
      <w:tr w:rsidR="00FC2285" w:rsidRPr="00FC2285" w14:paraId="13D26A9C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27C448FE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030ED53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00D53B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A511653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Y:</w:t>
            </w:r>
          </w:p>
        </w:tc>
      </w:tr>
      <w:tr w:rsidR="00FC2285" w:rsidRPr="00FC2285" w14:paraId="3FB8B94C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50B146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54AD92A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156.270</w:t>
            </w:r>
          </w:p>
        </w:tc>
        <w:tc>
          <w:tcPr>
            <w:tcW w:w="0" w:type="auto"/>
            <w:vAlign w:val="center"/>
            <w:hideMark/>
          </w:tcPr>
          <w:p w14:paraId="21E03B2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-1012571.101</w:t>
            </w:r>
          </w:p>
        </w:tc>
        <w:tc>
          <w:tcPr>
            <w:tcW w:w="0" w:type="auto"/>
            <w:vAlign w:val="center"/>
            <w:hideMark/>
          </w:tcPr>
          <w:p w14:paraId="324943B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-671153.464</w:t>
            </w:r>
          </w:p>
        </w:tc>
      </w:tr>
      <w:tr w:rsidR="00FC2285" w:rsidRPr="00FC2285" w14:paraId="4B951912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A97A5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7CC649D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266.844</w:t>
            </w:r>
          </w:p>
        </w:tc>
        <w:tc>
          <w:tcPr>
            <w:tcW w:w="0" w:type="auto"/>
            <w:vAlign w:val="center"/>
            <w:hideMark/>
          </w:tcPr>
          <w:p w14:paraId="5E0CBEA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-1012510.934</w:t>
            </w:r>
          </w:p>
        </w:tc>
        <w:tc>
          <w:tcPr>
            <w:tcW w:w="0" w:type="auto"/>
            <w:vAlign w:val="center"/>
            <w:hideMark/>
          </w:tcPr>
          <w:p w14:paraId="29FC354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-671060.692</w:t>
            </w:r>
          </w:p>
        </w:tc>
      </w:tr>
      <w:tr w:rsidR="00FC2285" w:rsidRPr="00FC2285" w14:paraId="51371619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1EFA26E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přímé:</w:t>
            </w:r>
          </w:p>
        </w:tc>
      </w:tr>
      <w:tr w:rsidR="00FC2285" w:rsidRPr="00FC2285" w14:paraId="1DE01CE2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4957A981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30E8D55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050DD0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93D407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75913BCF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C0CE49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34B6AB9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110.574</w:t>
            </w:r>
          </w:p>
        </w:tc>
        <w:tc>
          <w:tcPr>
            <w:tcW w:w="0" w:type="auto"/>
            <w:vAlign w:val="center"/>
            <w:hideMark/>
          </w:tcPr>
          <w:p w14:paraId="5EE1E7B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1B826CB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36.628</w:t>
            </w:r>
          </w:p>
        </w:tc>
      </w:tr>
      <w:tr w:rsidR="00FC2285" w:rsidRPr="00FC2285" w14:paraId="71EAE844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5FB06F28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377A8370">
                <v:rect id="_x0000_i1052" style="width:0;height:3pt" o:hralign="center" o:hrstd="t" o:hrnoshade="t" o:hr="t" fillcolor="#ddf" stroked="f"/>
              </w:pict>
            </w:r>
          </w:p>
          <w:p w14:paraId="0EA52E39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Vytyčovací body oblouku:</w:t>
            </w:r>
          </w:p>
        </w:tc>
      </w:tr>
      <w:tr w:rsidR="00FC2285" w:rsidRPr="00FC2285" w14:paraId="51ED4A98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5BDD754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9EA343C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8E2C827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F253849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</w:t>
            </w:r>
          </w:p>
        </w:tc>
      </w:tr>
      <w:tr w:rsidR="00FC2285" w:rsidRPr="00FC2285" w14:paraId="702D8CCE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538FA6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7BBA926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266.844</w:t>
            </w:r>
          </w:p>
        </w:tc>
        <w:tc>
          <w:tcPr>
            <w:tcW w:w="0" w:type="auto"/>
            <w:vAlign w:val="center"/>
            <w:hideMark/>
          </w:tcPr>
          <w:p w14:paraId="3F8F044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-1012510.934</w:t>
            </w:r>
          </w:p>
        </w:tc>
        <w:tc>
          <w:tcPr>
            <w:tcW w:w="0" w:type="auto"/>
            <w:vAlign w:val="center"/>
            <w:hideMark/>
          </w:tcPr>
          <w:p w14:paraId="6CA4250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-671060.692</w:t>
            </w:r>
          </w:p>
        </w:tc>
      </w:tr>
      <w:tr w:rsidR="00FC2285" w:rsidRPr="00FC2285" w14:paraId="723A7B39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7FA01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Střed:</w:t>
            </w:r>
          </w:p>
        </w:tc>
        <w:tc>
          <w:tcPr>
            <w:tcW w:w="0" w:type="auto"/>
            <w:vAlign w:val="center"/>
            <w:hideMark/>
          </w:tcPr>
          <w:p w14:paraId="212C6EF0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0A8C0F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-1012385.084</w:t>
            </w:r>
          </w:p>
        </w:tc>
        <w:tc>
          <w:tcPr>
            <w:tcW w:w="0" w:type="auto"/>
            <w:vAlign w:val="center"/>
            <w:hideMark/>
          </w:tcPr>
          <w:p w14:paraId="24FF53B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-671142.312</w:t>
            </w:r>
          </w:p>
        </w:tc>
      </w:tr>
      <w:tr w:rsidR="00FC2285" w:rsidRPr="00FC2285" w14:paraId="230A436A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96365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45AE779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277.800</w:t>
            </w:r>
          </w:p>
        </w:tc>
        <w:tc>
          <w:tcPr>
            <w:tcW w:w="0" w:type="auto"/>
            <w:vAlign w:val="center"/>
            <w:hideMark/>
          </w:tcPr>
          <w:p w14:paraId="512F0EE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-1012504.642</w:t>
            </w:r>
          </w:p>
        </w:tc>
        <w:tc>
          <w:tcPr>
            <w:tcW w:w="0" w:type="auto"/>
            <w:vAlign w:val="center"/>
            <w:hideMark/>
          </w:tcPr>
          <w:p w14:paraId="155CC55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-671051.726</w:t>
            </w:r>
          </w:p>
        </w:tc>
      </w:tr>
      <w:tr w:rsidR="00FC2285" w:rsidRPr="00FC2285" w14:paraId="481B3B7E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5BC8F992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oblouku:</w:t>
            </w:r>
          </w:p>
        </w:tc>
      </w:tr>
      <w:tr w:rsidR="00FC2285" w:rsidRPr="00FC2285" w14:paraId="178906F5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57C6285D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8075E96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DC4826C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6CC5295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32E875E9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DC9CF9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Středový úhel (alfa):</w:t>
            </w:r>
          </w:p>
        </w:tc>
        <w:tc>
          <w:tcPr>
            <w:tcW w:w="0" w:type="auto"/>
            <w:vAlign w:val="center"/>
            <w:hideMark/>
          </w:tcPr>
          <w:p w14:paraId="707EF09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04° 11' 06.2267"</w:t>
            </w:r>
          </w:p>
        </w:tc>
        <w:tc>
          <w:tcPr>
            <w:tcW w:w="0" w:type="auto"/>
            <w:vAlign w:val="center"/>
            <w:hideMark/>
          </w:tcPr>
          <w:p w14:paraId="50E0E60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Typ:</w:t>
            </w:r>
          </w:p>
        </w:tc>
        <w:tc>
          <w:tcPr>
            <w:tcW w:w="0" w:type="auto"/>
            <w:vAlign w:val="center"/>
            <w:hideMark/>
          </w:tcPr>
          <w:p w14:paraId="5EE5D9F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Levý</w:t>
            </w:r>
          </w:p>
        </w:tc>
      </w:tr>
      <w:tr w:rsidR="00FC2285" w:rsidRPr="00FC2285" w14:paraId="5FA1B734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002B9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Poloměr:</w:t>
            </w:r>
          </w:p>
        </w:tc>
        <w:tc>
          <w:tcPr>
            <w:tcW w:w="0" w:type="auto"/>
            <w:vAlign w:val="center"/>
            <w:hideMark/>
          </w:tcPr>
          <w:p w14:paraId="7093E47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150.000</w:t>
            </w:r>
          </w:p>
        </w:tc>
        <w:tc>
          <w:tcPr>
            <w:tcW w:w="0" w:type="auto"/>
            <w:vAlign w:val="center"/>
            <w:hideMark/>
          </w:tcPr>
          <w:p w14:paraId="74B08910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338710F1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</w:tr>
      <w:tr w:rsidR="00FC2285" w:rsidRPr="00FC2285" w14:paraId="083E88CC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FE34E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0841960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10.956</w:t>
            </w:r>
          </w:p>
        </w:tc>
        <w:tc>
          <w:tcPr>
            <w:tcW w:w="0" w:type="auto"/>
            <w:vAlign w:val="center"/>
            <w:hideMark/>
          </w:tcPr>
          <w:p w14:paraId="572494C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tečny:</w:t>
            </w:r>
          </w:p>
        </w:tc>
        <w:tc>
          <w:tcPr>
            <w:tcW w:w="0" w:type="auto"/>
            <w:vAlign w:val="center"/>
            <w:hideMark/>
          </w:tcPr>
          <w:p w14:paraId="316B9BA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5.481</w:t>
            </w:r>
          </w:p>
        </w:tc>
      </w:tr>
      <w:tr w:rsidR="00FC2285" w:rsidRPr="00FC2285" w14:paraId="7251C578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129FA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Vzepětí oblouku:</w:t>
            </w:r>
          </w:p>
        </w:tc>
        <w:tc>
          <w:tcPr>
            <w:tcW w:w="0" w:type="auto"/>
            <w:vAlign w:val="center"/>
            <w:hideMark/>
          </w:tcPr>
          <w:p w14:paraId="7F837D3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0.100</w:t>
            </w:r>
          </w:p>
        </w:tc>
        <w:tc>
          <w:tcPr>
            <w:tcW w:w="0" w:type="auto"/>
            <w:vAlign w:val="center"/>
            <w:hideMark/>
          </w:tcPr>
          <w:p w14:paraId="7267A5F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Vzdálenost: Vrchol oblouku-průsečík tečen:</w:t>
            </w:r>
          </w:p>
        </w:tc>
        <w:tc>
          <w:tcPr>
            <w:tcW w:w="0" w:type="auto"/>
            <w:vAlign w:val="center"/>
            <w:hideMark/>
          </w:tcPr>
          <w:p w14:paraId="0D5789E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0.100</w:t>
            </w:r>
          </w:p>
        </w:tc>
      </w:tr>
      <w:tr w:rsidR="00FC2285" w:rsidRPr="00FC2285" w14:paraId="70A13A08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117E0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tětivy:</w:t>
            </w:r>
          </w:p>
        </w:tc>
        <w:tc>
          <w:tcPr>
            <w:tcW w:w="0" w:type="auto"/>
            <w:vAlign w:val="center"/>
            <w:hideMark/>
          </w:tcPr>
          <w:p w14:paraId="281CF96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10.954</w:t>
            </w:r>
          </w:p>
        </w:tc>
        <w:tc>
          <w:tcPr>
            <w:tcW w:w="0" w:type="auto"/>
            <w:vAlign w:val="center"/>
            <w:hideMark/>
          </w:tcPr>
          <w:p w14:paraId="7A98F85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597B776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38.953</w:t>
            </w:r>
          </w:p>
        </w:tc>
      </w:tr>
      <w:tr w:rsidR="00FC2285" w:rsidRPr="00FC2285" w14:paraId="4C396CE0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743C2FE7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72113F5E">
                <v:rect id="_x0000_i1053" style="width:0;height:3pt" o:hralign="center" o:hrstd="t" o:hrnoshade="t" o:hr="t" fillcolor="#ddf" stroked="f"/>
              </w:pict>
            </w:r>
          </w:p>
          <w:p w14:paraId="44069971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Přímá</w:t>
            </w:r>
          </w:p>
        </w:tc>
      </w:tr>
      <w:tr w:rsidR="00FC2285" w:rsidRPr="00FC2285" w14:paraId="5447965F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5212ABA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14F5306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B30D99B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C18F3A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Y:</w:t>
            </w:r>
          </w:p>
        </w:tc>
      </w:tr>
      <w:tr w:rsidR="00FC2285" w:rsidRPr="00FC2285" w14:paraId="6FC7C294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609267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68DD55B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277.800</w:t>
            </w:r>
          </w:p>
        </w:tc>
        <w:tc>
          <w:tcPr>
            <w:tcW w:w="0" w:type="auto"/>
            <w:vAlign w:val="center"/>
            <w:hideMark/>
          </w:tcPr>
          <w:p w14:paraId="0E2EB86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-1012504.642</w:t>
            </w:r>
          </w:p>
        </w:tc>
        <w:tc>
          <w:tcPr>
            <w:tcW w:w="0" w:type="auto"/>
            <w:vAlign w:val="center"/>
            <w:hideMark/>
          </w:tcPr>
          <w:p w14:paraId="31644C1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-671051.726</w:t>
            </w:r>
          </w:p>
        </w:tc>
      </w:tr>
      <w:tr w:rsidR="00FC2285" w:rsidRPr="00FC2285" w14:paraId="33677056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8098C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KU:</w:t>
            </w:r>
          </w:p>
        </w:tc>
        <w:tc>
          <w:tcPr>
            <w:tcW w:w="0" w:type="auto"/>
            <w:vAlign w:val="center"/>
            <w:hideMark/>
          </w:tcPr>
          <w:p w14:paraId="2971210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421.136</w:t>
            </w:r>
          </w:p>
        </w:tc>
        <w:tc>
          <w:tcPr>
            <w:tcW w:w="0" w:type="auto"/>
            <w:vAlign w:val="center"/>
            <w:hideMark/>
          </w:tcPr>
          <w:p w14:paraId="740C8EC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-1012418.081</w:t>
            </w:r>
          </w:p>
        </w:tc>
        <w:tc>
          <w:tcPr>
            <w:tcW w:w="0" w:type="auto"/>
            <w:vAlign w:val="center"/>
            <w:hideMark/>
          </w:tcPr>
          <w:p w14:paraId="20CEAA4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-670937.480</w:t>
            </w:r>
          </w:p>
        </w:tc>
      </w:tr>
      <w:tr w:rsidR="00FC2285" w:rsidRPr="00FC2285" w14:paraId="0E86FA01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224D6777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přímé:</w:t>
            </w:r>
          </w:p>
        </w:tc>
      </w:tr>
      <w:tr w:rsidR="00FC2285" w:rsidRPr="00FC2285" w14:paraId="3521BD8D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6B31AD8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BDC45CD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C6EB73D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E78A369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6D2DF393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718BDC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210F554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143.335</w:t>
            </w:r>
          </w:p>
        </w:tc>
        <w:tc>
          <w:tcPr>
            <w:tcW w:w="0" w:type="auto"/>
            <w:vAlign w:val="center"/>
            <w:hideMark/>
          </w:tcPr>
          <w:p w14:paraId="644692C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0278BE6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41.278</w:t>
            </w:r>
          </w:p>
        </w:tc>
      </w:tr>
    </w:tbl>
    <w:p w14:paraId="16E62D0B" w14:textId="77777777" w:rsidR="00FC2285" w:rsidRPr="00FC2285" w:rsidRDefault="00FC2285" w:rsidP="00FC2285">
      <w:pPr>
        <w:rPr>
          <w:sz w:val="18"/>
          <w:szCs w:val="18"/>
        </w:rPr>
      </w:pPr>
      <w:r w:rsidRPr="00FC2285">
        <w:rPr>
          <w:sz w:val="18"/>
          <w:szCs w:val="18"/>
        </w:rPr>
        <w:pict w14:anchorId="1AB8F7A1">
          <v:rect id="_x0000_i1054" style="width:0;height:1.5pt" o:hralign="center" o:hrstd="t" o:hrnoshade="t" o:hr="t" fillcolor="black" stroked="f"/>
        </w:pict>
      </w:r>
    </w:p>
    <w:p w14:paraId="175AB2ED" w14:textId="77777777" w:rsidR="00FC2285" w:rsidRPr="00FC2285" w:rsidRDefault="00FC2285" w:rsidP="00FC2285">
      <w:pPr>
        <w:pStyle w:val="Nadpis3"/>
        <w:rPr>
          <w:color w:val="000000"/>
          <w:sz w:val="18"/>
          <w:szCs w:val="18"/>
        </w:rPr>
      </w:pPr>
      <w:r w:rsidRPr="00FC2285">
        <w:rPr>
          <w:color w:val="000000"/>
          <w:sz w:val="18"/>
          <w:szCs w:val="18"/>
        </w:rPr>
        <w:lastRenderedPageBreak/>
        <w:t>Trasa: VĚTEV E</w:t>
      </w:r>
    </w:p>
    <w:p w14:paraId="3CBB7E39" w14:textId="77777777" w:rsidR="00FC2285" w:rsidRPr="00FC2285" w:rsidRDefault="00FC2285" w:rsidP="00FC2285">
      <w:pPr>
        <w:rPr>
          <w:sz w:val="18"/>
          <w:szCs w:val="18"/>
        </w:rPr>
      </w:pPr>
      <w:r w:rsidRPr="00FC2285">
        <w:rPr>
          <w:sz w:val="18"/>
          <w:szCs w:val="18"/>
        </w:rPr>
        <w:pict w14:anchorId="4500A657">
          <v:rect id="_x0000_i1055" style="width:0;height:1.5pt" o:hralign="center" o:hrstd="t" o:hrnoshade="t" o:hr="t" fillcolor="black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2"/>
        <w:gridCol w:w="1911"/>
        <w:gridCol w:w="3965"/>
        <w:gridCol w:w="1426"/>
      </w:tblGrid>
      <w:tr w:rsidR="00FC2285" w:rsidRPr="00FC2285" w14:paraId="51079C89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7FE6212D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44FA430D">
                <v:rect id="_x0000_i1056" style="width:0;height:3pt" o:hralign="center" o:hrstd="t" o:hrnoshade="t" o:hr="t" fillcolor="#ddf" stroked="f"/>
              </w:pict>
            </w:r>
          </w:p>
          <w:p w14:paraId="3A93BEB3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Vytyčovací body oblouku:</w:t>
            </w:r>
          </w:p>
        </w:tc>
      </w:tr>
      <w:tr w:rsidR="00FC2285" w:rsidRPr="00FC2285" w14:paraId="32B1B27C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2C0D26DC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F989FC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D35CD8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419F3FB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</w:t>
            </w:r>
          </w:p>
        </w:tc>
      </w:tr>
      <w:tr w:rsidR="00FC2285" w:rsidRPr="00FC2285" w14:paraId="740AC8B5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1911C4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6ACB7A6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0000.000</w:t>
            </w:r>
          </w:p>
        </w:tc>
        <w:tc>
          <w:tcPr>
            <w:tcW w:w="0" w:type="auto"/>
            <w:vAlign w:val="center"/>
            <w:hideMark/>
          </w:tcPr>
          <w:p w14:paraId="1B24627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-1012497.501</w:t>
            </w:r>
          </w:p>
        </w:tc>
        <w:tc>
          <w:tcPr>
            <w:tcW w:w="0" w:type="auto"/>
            <w:vAlign w:val="center"/>
            <w:hideMark/>
          </w:tcPr>
          <w:p w14:paraId="5DE34CE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-671134.292</w:t>
            </w:r>
          </w:p>
        </w:tc>
      </w:tr>
      <w:tr w:rsidR="00FC2285" w:rsidRPr="00FC2285" w14:paraId="610C32F0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C2B2D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Střed:</w:t>
            </w:r>
          </w:p>
        </w:tc>
        <w:tc>
          <w:tcPr>
            <w:tcW w:w="0" w:type="auto"/>
            <w:vAlign w:val="center"/>
            <w:hideMark/>
          </w:tcPr>
          <w:p w14:paraId="34533839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77A0A7F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-1012321.602</w:t>
            </w:r>
          </w:p>
        </w:tc>
        <w:tc>
          <w:tcPr>
            <w:tcW w:w="0" w:type="auto"/>
            <w:vAlign w:val="center"/>
            <w:hideMark/>
          </w:tcPr>
          <w:p w14:paraId="69579C1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-671229.474</w:t>
            </w:r>
          </w:p>
        </w:tc>
      </w:tr>
      <w:tr w:rsidR="00FC2285" w:rsidRPr="00FC2285" w14:paraId="1CDE59F2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0B027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KK:</w:t>
            </w:r>
          </w:p>
        </w:tc>
        <w:tc>
          <w:tcPr>
            <w:tcW w:w="0" w:type="auto"/>
            <w:vAlign w:val="center"/>
            <w:hideMark/>
          </w:tcPr>
          <w:p w14:paraId="3D69A06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027.876</w:t>
            </w:r>
          </w:p>
        </w:tc>
        <w:tc>
          <w:tcPr>
            <w:tcW w:w="0" w:type="auto"/>
            <w:vAlign w:val="center"/>
            <w:hideMark/>
          </w:tcPr>
          <w:p w14:paraId="183BC38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-1012482.572</w:t>
            </w:r>
          </w:p>
        </w:tc>
        <w:tc>
          <w:tcPr>
            <w:tcW w:w="0" w:type="auto"/>
            <w:vAlign w:val="center"/>
            <w:hideMark/>
          </w:tcPr>
          <w:p w14:paraId="47C99ED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-671110.778</w:t>
            </w:r>
          </w:p>
        </w:tc>
      </w:tr>
      <w:tr w:rsidR="00FC2285" w:rsidRPr="00FC2285" w14:paraId="7C848B38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192D5E3A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oblouku:</w:t>
            </w:r>
          </w:p>
        </w:tc>
      </w:tr>
      <w:tr w:rsidR="00FC2285" w:rsidRPr="00FC2285" w14:paraId="3FE172B7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03DDCD5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F1C69E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017020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DB5BB5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12393829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FABC9C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Středový úhel (alfa):</w:t>
            </w:r>
          </w:p>
        </w:tc>
        <w:tc>
          <w:tcPr>
            <w:tcW w:w="0" w:type="auto"/>
            <w:vAlign w:val="center"/>
            <w:hideMark/>
          </w:tcPr>
          <w:p w14:paraId="1C22764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07° 59' 09.3401"</w:t>
            </w:r>
          </w:p>
        </w:tc>
        <w:tc>
          <w:tcPr>
            <w:tcW w:w="0" w:type="auto"/>
            <w:vAlign w:val="center"/>
            <w:hideMark/>
          </w:tcPr>
          <w:p w14:paraId="711F5D5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Typ:</w:t>
            </w:r>
          </w:p>
        </w:tc>
        <w:tc>
          <w:tcPr>
            <w:tcW w:w="0" w:type="auto"/>
            <w:vAlign w:val="center"/>
            <w:hideMark/>
          </w:tcPr>
          <w:p w14:paraId="5B4C1E7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Levý</w:t>
            </w:r>
          </w:p>
        </w:tc>
      </w:tr>
      <w:tr w:rsidR="00FC2285" w:rsidRPr="00FC2285" w14:paraId="3B0C1AAF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2C459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Poloměr:</w:t>
            </w:r>
          </w:p>
        </w:tc>
        <w:tc>
          <w:tcPr>
            <w:tcW w:w="0" w:type="auto"/>
            <w:vAlign w:val="center"/>
            <w:hideMark/>
          </w:tcPr>
          <w:p w14:paraId="1575F99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200.000</w:t>
            </w:r>
          </w:p>
        </w:tc>
        <w:tc>
          <w:tcPr>
            <w:tcW w:w="0" w:type="auto"/>
            <w:vAlign w:val="center"/>
            <w:hideMark/>
          </w:tcPr>
          <w:p w14:paraId="69F4B985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6C7E0ED6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</w:tr>
      <w:tr w:rsidR="00FC2285" w:rsidRPr="00FC2285" w14:paraId="0BFEF437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6877A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74C21CF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27.876</w:t>
            </w:r>
          </w:p>
        </w:tc>
        <w:tc>
          <w:tcPr>
            <w:tcW w:w="0" w:type="auto"/>
            <w:vAlign w:val="center"/>
            <w:hideMark/>
          </w:tcPr>
          <w:p w14:paraId="55DE733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tečny:</w:t>
            </w:r>
          </w:p>
        </w:tc>
        <w:tc>
          <w:tcPr>
            <w:tcW w:w="0" w:type="auto"/>
            <w:vAlign w:val="center"/>
            <w:hideMark/>
          </w:tcPr>
          <w:p w14:paraId="51F7017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13.961</w:t>
            </w:r>
          </w:p>
        </w:tc>
      </w:tr>
      <w:tr w:rsidR="00FC2285" w:rsidRPr="00FC2285" w14:paraId="7C86321C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EBA33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Vzepětí oblouku:</w:t>
            </w:r>
          </w:p>
        </w:tc>
        <w:tc>
          <w:tcPr>
            <w:tcW w:w="0" w:type="auto"/>
            <w:vAlign w:val="center"/>
            <w:hideMark/>
          </w:tcPr>
          <w:p w14:paraId="40E2636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0.485</w:t>
            </w:r>
          </w:p>
        </w:tc>
        <w:tc>
          <w:tcPr>
            <w:tcW w:w="0" w:type="auto"/>
            <w:vAlign w:val="center"/>
            <w:hideMark/>
          </w:tcPr>
          <w:p w14:paraId="480B629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Vzdálenost: Vrchol oblouku-průsečík tečen:</w:t>
            </w:r>
          </w:p>
        </w:tc>
        <w:tc>
          <w:tcPr>
            <w:tcW w:w="0" w:type="auto"/>
            <w:vAlign w:val="center"/>
            <w:hideMark/>
          </w:tcPr>
          <w:p w14:paraId="77D3343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0.487</w:t>
            </w:r>
          </w:p>
        </w:tc>
      </w:tr>
      <w:tr w:rsidR="00FC2285" w:rsidRPr="00FC2285" w14:paraId="7892E5D9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3D552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tětivy:</w:t>
            </w:r>
          </w:p>
        </w:tc>
        <w:tc>
          <w:tcPr>
            <w:tcW w:w="0" w:type="auto"/>
            <w:vAlign w:val="center"/>
            <w:hideMark/>
          </w:tcPr>
          <w:p w14:paraId="22F9AD0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27.854</w:t>
            </w:r>
          </w:p>
        </w:tc>
        <w:tc>
          <w:tcPr>
            <w:tcW w:w="0" w:type="auto"/>
            <w:vAlign w:val="center"/>
            <w:hideMark/>
          </w:tcPr>
          <w:p w14:paraId="5F701E9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6B535FE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36.013</w:t>
            </w:r>
          </w:p>
        </w:tc>
      </w:tr>
      <w:tr w:rsidR="00FC2285" w:rsidRPr="00FC2285" w14:paraId="32B128B0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688BA3B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4FEB35B2">
                <v:rect id="_x0000_i1057" style="width:0;height:3pt" o:hralign="center" o:hrstd="t" o:hrnoshade="t" o:hr="t" fillcolor="#ddf" stroked="f"/>
              </w:pict>
            </w:r>
          </w:p>
          <w:p w14:paraId="365D41C6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Vytyčovací body oblouku:</w:t>
            </w:r>
          </w:p>
        </w:tc>
      </w:tr>
      <w:tr w:rsidR="00FC2285" w:rsidRPr="00FC2285" w14:paraId="5F5676FE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5172C705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B49F7E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1FB8917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6B16AA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</w:t>
            </w:r>
          </w:p>
        </w:tc>
      </w:tr>
      <w:tr w:rsidR="00FC2285" w:rsidRPr="00FC2285" w14:paraId="5C1C041F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1FC9B0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KK:</w:t>
            </w:r>
          </w:p>
        </w:tc>
        <w:tc>
          <w:tcPr>
            <w:tcW w:w="0" w:type="auto"/>
            <w:vAlign w:val="center"/>
            <w:hideMark/>
          </w:tcPr>
          <w:p w14:paraId="45892F7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027.876</w:t>
            </w:r>
          </w:p>
        </w:tc>
        <w:tc>
          <w:tcPr>
            <w:tcW w:w="0" w:type="auto"/>
            <w:vAlign w:val="center"/>
            <w:hideMark/>
          </w:tcPr>
          <w:p w14:paraId="3AEFC45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-1012482.572</w:t>
            </w:r>
          </w:p>
        </w:tc>
        <w:tc>
          <w:tcPr>
            <w:tcW w:w="0" w:type="auto"/>
            <w:vAlign w:val="center"/>
            <w:hideMark/>
          </w:tcPr>
          <w:p w14:paraId="1B4C606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-671110.778</w:t>
            </w:r>
          </w:p>
        </w:tc>
      </w:tr>
      <w:tr w:rsidR="00FC2285" w:rsidRPr="00FC2285" w14:paraId="787B08D1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D700E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Střed:</w:t>
            </w:r>
          </w:p>
        </w:tc>
        <w:tc>
          <w:tcPr>
            <w:tcW w:w="0" w:type="auto"/>
            <w:vAlign w:val="center"/>
            <w:hideMark/>
          </w:tcPr>
          <w:p w14:paraId="0849E653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1615BA2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-1012233.069</w:t>
            </w:r>
          </w:p>
        </w:tc>
        <w:tc>
          <w:tcPr>
            <w:tcW w:w="0" w:type="auto"/>
            <w:vAlign w:val="center"/>
            <w:hideMark/>
          </w:tcPr>
          <w:p w14:paraId="5A93F06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-671294.756</w:t>
            </w:r>
          </w:p>
        </w:tc>
      </w:tr>
      <w:tr w:rsidR="00FC2285" w:rsidRPr="00FC2285" w14:paraId="68A1CFFE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0E32D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KK:</w:t>
            </w:r>
          </w:p>
        </w:tc>
        <w:tc>
          <w:tcPr>
            <w:tcW w:w="0" w:type="auto"/>
            <w:vAlign w:val="center"/>
            <w:hideMark/>
          </w:tcPr>
          <w:p w14:paraId="72C2025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160.129</w:t>
            </w:r>
          </w:p>
        </w:tc>
        <w:tc>
          <w:tcPr>
            <w:tcW w:w="0" w:type="auto"/>
            <w:vAlign w:val="center"/>
            <w:hideMark/>
          </w:tcPr>
          <w:p w14:paraId="17E12E2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-1012384.079</w:t>
            </w:r>
          </w:p>
        </w:tc>
        <w:tc>
          <w:tcPr>
            <w:tcW w:w="0" w:type="auto"/>
            <w:vAlign w:val="center"/>
            <w:hideMark/>
          </w:tcPr>
          <w:p w14:paraId="34B3968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-671024.024</w:t>
            </w:r>
          </w:p>
        </w:tc>
      </w:tr>
      <w:tr w:rsidR="00FC2285" w:rsidRPr="00FC2285" w14:paraId="1B1EDCB5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22B52A27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oblouku:</w:t>
            </w:r>
          </w:p>
        </w:tc>
      </w:tr>
      <w:tr w:rsidR="00FC2285" w:rsidRPr="00FC2285" w14:paraId="1B560AF5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0A05CA9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1B3AF873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05A209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CA0AE9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0DC224C0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EF0C67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Středový úhel (alfa):</w:t>
            </w:r>
          </w:p>
        </w:tc>
        <w:tc>
          <w:tcPr>
            <w:tcW w:w="0" w:type="auto"/>
            <w:vAlign w:val="center"/>
            <w:hideMark/>
          </w:tcPr>
          <w:p w14:paraId="43BBBC7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24° 26' 36.8005"</w:t>
            </w:r>
          </w:p>
        </w:tc>
        <w:tc>
          <w:tcPr>
            <w:tcW w:w="0" w:type="auto"/>
            <w:vAlign w:val="center"/>
            <w:hideMark/>
          </w:tcPr>
          <w:p w14:paraId="143ABE8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Typ:</w:t>
            </w:r>
          </w:p>
        </w:tc>
        <w:tc>
          <w:tcPr>
            <w:tcW w:w="0" w:type="auto"/>
            <w:vAlign w:val="center"/>
            <w:hideMark/>
          </w:tcPr>
          <w:p w14:paraId="2CAD41C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Levý</w:t>
            </w:r>
          </w:p>
        </w:tc>
      </w:tr>
      <w:tr w:rsidR="00FC2285" w:rsidRPr="00FC2285" w14:paraId="4CEDA842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0893F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Poloměr:</w:t>
            </w:r>
          </w:p>
        </w:tc>
        <w:tc>
          <w:tcPr>
            <w:tcW w:w="0" w:type="auto"/>
            <w:vAlign w:val="center"/>
            <w:hideMark/>
          </w:tcPr>
          <w:p w14:paraId="2021701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310.000</w:t>
            </w:r>
          </w:p>
        </w:tc>
        <w:tc>
          <w:tcPr>
            <w:tcW w:w="0" w:type="auto"/>
            <w:vAlign w:val="center"/>
            <w:hideMark/>
          </w:tcPr>
          <w:p w14:paraId="3DD67B93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684F7FFB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</w:tr>
      <w:tr w:rsidR="00FC2285" w:rsidRPr="00FC2285" w14:paraId="04699CC9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5CD14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07D580D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132.252</w:t>
            </w:r>
          </w:p>
        </w:tc>
        <w:tc>
          <w:tcPr>
            <w:tcW w:w="0" w:type="auto"/>
            <w:vAlign w:val="center"/>
            <w:hideMark/>
          </w:tcPr>
          <w:p w14:paraId="24BB743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tečny:</w:t>
            </w:r>
          </w:p>
        </w:tc>
        <w:tc>
          <w:tcPr>
            <w:tcW w:w="0" w:type="auto"/>
            <w:vAlign w:val="center"/>
            <w:hideMark/>
          </w:tcPr>
          <w:p w14:paraId="46674FB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67.148</w:t>
            </w:r>
          </w:p>
        </w:tc>
      </w:tr>
      <w:tr w:rsidR="00FC2285" w:rsidRPr="00FC2285" w14:paraId="48F73877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B0902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Vzepětí oblouku:</w:t>
            </w:r>
          </w:p>
        </w:tc>
        <w:tc>
          <w:tcPr>
            <w:tcW w:w="0" w:type="auto"/>
            <w:vAlign w:val="center"/>
            <w:hideMark/>
          </w:tcPr>
          <w:p w14:paraId="2A98014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7.026</w:t>
            </w:r>
          </w:p>
        </w:tc>
        <w:tc>
          <w:tcPr>
            <w:tcW w:w="0" w:type="auto"/>
            <w:vAlign w:val="center"/>
            <w:hideMark/>
          </w:tcPr>
          <w:p w14:paraId="24763FC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Vzdálenost: Vrchol oblouku-průsečík tečen:</w:t>
            </w:r>
          </w:p>
        </w:tc>
        <w:tc>
          <w:tcPr>
            <w:tcW w:w="0" w:type="auto"/>
            <w:vAlign w:val="center"/>
            <w:hideMark/>
          </w:tcPr>
          <w:p w14:paraId="6779DBE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7.189</w:t>
            </w:r>
          </w:p>
        </w:tc>
      </w:tr>
      <w:tr w:rsidR="00FC2285" w:rsidRPr="00FC2285" w14:paraId="4DBD00E2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3E028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tětivy:</w:t>
            </w:r>
          </w:p>
        </w:tc>
        <w:tc>
          <w:tcPr>
            <w:tcW w:w="0" w:type="auto"/>
            <w:vAlign w:val="center"/>
            <w:hideMark/>
          </w:tcPr>
          <w:p w14:paraId="18F2B71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131.252</w:t>
            </w:r>
          </w:p>
        </w:tc>
        <w:tc>
          <w:tcPr>
            <w:tcW w:w="0" w:type="auto"/>
            <w:vAlign w:val="center"/>
            <w:hideMark/>
          </w:tcPr>
          <w:p w14:paraId="326728A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3A90529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54.029</w:t>
            </w:r>
          </w:p>
        </w:tc>
      </w:tr>
      <w:tr w:rsidR="00FC2285" w:rsidRPr="00FC2285" w14:paraId="06791B94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66D7C760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0D77BDB1">
                <v:rect id="_x0000_i1058" style="width:0;height:3pt" o:hralign="center" o:hrstd="t" o:hrnoshade="t" o:hr="t" fillcolor="#ddf" stroked="f"/>
              </w:pict>
            </w:r>
          </w:p>
          <w:p w14:paraId="7F088F94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Vytyčovací body oblouku:</w:t>
            </w:r>
          </w:p>
        </w:tc>
      </w:tr>
      <w:tr w:rsidR="00FC2285" w:rsidRPr="00FC2285" w14:paraId="36B0747C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6F23A526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5839F56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5847BE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6917E8B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</w:t>
            </w:r>
          </w:p>
        </w:tc>
      </w:tr>
      <w:tr w:rsidR="00FC2285" w:rsidRPr="00FC2285" w14:paraId="0D675670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7198A8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KK:</w:t>
            </w:r>
          </w:p>
        </w:tc>
        <w:tc>
          <w:tcPr>
            <w:tcW w:w="0" w:type="auto"/>
            <w:vAlign w:val="center"/>
            <w:hideMark/>
          </w:tcPr>
          <w:p w14:paraId="62FA362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160.129</w:t>
            </w:r>
          </w:p>
        </w:tc>
        <w:tc>
          <w:tcPr>
            <w:tcW w:w="0" w:type="auto"/>
            <w:vAlign w:val="center"/>
            <w:hideMark/>
          </w:tcPr>
          <w:p w14:paraId="33FD51B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-1012384.079</w:t>
            </w:r>
          </w:p>
        </w:tc>
        <w:tc>
          <w:tcPr>
            <w:tcW w:w="0" w:type="auto"/>
            <w:vAlign w:val="center"/>
            <w:hideMark/>
          </w:tcPr>
          <w:p w14:paraId="183391A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-671024.024</w:t>
            </w:r>
          </w:p>
        </w:tc>
      </w:tr>
      <w:tr w:rsidR="00FC2285" w:rsidRPr="00FC2285" w14:paraId="24E75620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6BC4F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Střed:</w:t>
            </w:r>
          </w:p>
        </w:tc>
        <w:tc>
          <w:tcPr>
            <w:tcW w:w="0" w:type="auto"/>
            <w:vAlign w:val="center"/>
            <w:hideMark/>
          </w:tcPr>
          <w:p w14:paraId="516F9C4E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1CC4A1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-1012388.951</w:t>
            </w:r>
          </w:p>
        </w:tc>
        <w:tc>
          <w:tcPr>
            <w:tcW w:w="0" w:type="auto"/>
            <w:vAlign w:val="center"/>
            <w:hideMark/>
          </w:tcPr>
          <w:p w14:paraId="5543CB9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-671015.291</w:t>
            </w:r>
          </w:p>
        </w:tc>
      </w:tr>
      <w:tr w:rsidR="00FC2285" w:rsidRPr="00FC2285" w14:paraId="0E322FA5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DFC86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79186C9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178.673</w:t>
            </w:r>
          </w:p>
        </w:tc>
        <w:tc>
          <w:tcPr>
            <w:tcW w:w="0" w:type="auto"/>
            <w:vAlign w:val="center"/>
            <w:hideMark/>
          </w:tcPr>
          <w:p w14:paraId="390AADC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-1012381.930</w:t>
            </w:r>
          </w:p>
        </w:tc>
        <w:tc>
          <w:tcPr>
            <w:tcW w:w="0" w:type="auto"/>
            <w:vAlign w:val="center"/>
            <w:hideMark/>
          </w:tcPr>
          <w:p w14:paraId="69B98BB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-671008.170</w:t>
            </w:r>
          </w:p>
        </w:tc>
      </w:tr>
      <w:tr w:rsidR="00FC2285" w:rsidRPr="00FC2285" w14:paraId="4C10F71B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65A94F3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oblouku:</w:t>
            </w:r>
          </w:p>
        </w:tc>
      </w:tr>
      <w:tr w:rsidR="00FC2285" w:rsidRPr="00FC2285" w14:paraId="3AD00CE3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41E4B5ED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E242D3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CE8B62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16A10881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36B0ECE7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8B3A01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Středový úhel (alfa):</w:t>
            </w:r>
          </w:p>
        </w:tc>
        <w:tc>
          <w:tcPr>
            <w:tcW w:w="0" w:type="auto"/>
            <w:vAlign w:val="center"/>
            <w:hideMark/>
          </w:tcPr>
          <w:p w14:paraId="2A3D148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106° 15' 17.6081"</w:t>
            </w:r>
          </w:p>
        </w:tc>
        <w:tc>
          <w:tcPr>
            <w:tcW w:w="0" w:type="auto"/>
            <w:vAlign w:val="center"/>
            <w:hideMark/>
          </w:tcPr>
          <w:p w14:paraId="0449428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Typ:</w:t>
            </w:r>
          </w:p>
        </w:tc>
        <w:tc>
          <w:tcPr>
            <w:tcW w:w="0" w:type="auto"/>
            <w:vAlign w:val="center"/>
            <w:hideMark/>
          </w:tcPr>
          <w:p w14:paraId="098B0E5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Pravý</w:t>
            </w:r>
          </w:p>
        </w:tc>
      </w:tr>
      <w:tr w:rsidR="00FC2285" w:rsidRPr="00FC2285" w14:paraId="1922EADD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7D2B9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lastRenderedPageBreak/>
              <w:t>Poloměr:</w:t>
            </w:r>
          </w:p>
        </w:tc>
        <w:tc>
          <w:tcPr>
            <w:tcW w:w="0" w:type="auto"/>
            <w:vAlign w:val="center"/>
            <w:hideMark/>
          </w:tcPr>
          <w:p w14:paraId="28FE193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10.000</w:t>
            </w:r>
          </w:p>
        </w:tc>
        <w:tc>
          <w:tcPr>
            <w:tcW w:w="0" w:type="auto"/>
            <w:vAlign w:val="center"/>
            <w:hideMark/>
          </w:tcPr>
          <w:p w14:paraId="371B541D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2E76A84A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</w:tr>
      <w:tr w:rsidR="00FC2285" w:rsidRPr="00FC2285" w14:paraId="063BBABD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98DAC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620EE55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18.545</w:t>
            </w:r>
          </w:p>
        </w:tc>
        <w:tc>
          <w:tcPr>
            <w:tcW w:w="0" w:type="auto"/>
            <w:vAlign w:val="center"/>
            <w:hideMark/>
          </w:tcPr>
          <w:p w14:paraId="7081A9B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tečny:</w:t>
            </w:r>
          </w:p>
        </w:tc>
        <w:tc>
          <w:tcPr>
            <w:tcW w:w="0" w:type="auto"/>
            <w:vAlign w:val="center"/>
            <w:hideMark/>
          </w:tcPr>
          <w:p w14:paraId="3958297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13.332</w:t>
            </w:r>
          </w:p>
        </w:tc>
      </w:tr>
      <w:tr w:rsidR="00FC2285" w:rsidRPr="00FC2285" w14:paraId="079C1D65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77857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Vzepětí oblouku:</w:t>
            </w:r>
          </w:p>
        </w:tc>
        <w:tc>
          <w:tcPr>
            <w:tcW w:w="0" w:type="auto"/>
            <w:vAlign w:val="center"/>
            <w:hideMark/>
          </w:tcPr>
          <w:p w14:paraId="5048889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4.000</w:t>
            </w:r>
          </w:p>
        </w:tc>
        <w:tc>
          <w:tcPr>
            <w:tcW w:w="0" w:type="auto"/>
            <w:vAlign w:val="center"/>
            <w:hideMark/>
          </w:tcPr>
          <w:p w14:paraId="09ACD89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Vzdálenost: Vrchol oblouku-průsečík tečen:</w:t>
            </w:r>
          </w:p>
        </w:tc>
        <w:tc>
          <w:tcPr>
            <w:tcW w:w="0" w:type="auto"/>
            <w:vAlign w:val="center"/>
            <w:hideMark/>
          </w:tcPr>
          <w:p w14:paraId="46FD89C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6.666</w:t>
            </w:r>
          </w:p>
        </w:tc>
      </w:tr>
      <w:tr w:rsidR="00FC2285" w:rsidRPr="00FC2285" w14:paraId="44D26342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206DB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tětivy:</w:t>
            </w:r>
          </w:p>
        </w:tc>
        <w:tc>
          <w:tcPr>
            <w:tcW w:w="0" w:type="auto"/>
            <w:vAlign w:val="center"/>
            <w:hideMark/>
          </w:tcPr>
          <w:p w14:paraId="761D6D3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15.999</w:t>
            </w:r>
          </w:p>
        </w:tc>
        <w:tc>
          <w:tcPr>
            <w:tcW w:w="0" w:type="auto"/>
            <w:vAlign w:val="center"/>
            <w:hideMark/>
          </w:tcPr>
          <w:p w14:paraId="61F3436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4C6E76D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8.578</w:t>
            </w:r>
          </w:p>
        </w:tc>
      </w:tr>
      <w:tr w:rsidR="00FC2285" w:rsidRPr="00FC2285" w14:paraId="21F82363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5636C18D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45B4E27A">
                <v:rect id="_x0000_i1059" style="width:0;height:3pt" o:hralign="center" o:hrstd="t" o:hrnoshade="t" o:hr="t" fillcolor="#ddf" stroked="f"/>
              </w:pict>
            </w:r>
          </w:p>
          <w:p w14:paraId="0DAC319E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Přímá</w:t>
            </w:r>
          </w:p>
        </w:tc>
      </w:tr>
      <w:tr w:rsidR="00FC2285" w:rsidRPr="00FC2285" w14:paraId="0822567B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47724E27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72D090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5C14496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2711AE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Y:</w:t>
            </w:r>
          </w:p>
        </w:tc>
      </w:tr>
      <w:tr w:rsidR="00FC2285" w:rsidRPr="00FC2285" w14:paraId="4BE7EECC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5C6D80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7CE17F8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178.673</w:t>
            </w:r>
          </w:p>
        </w:tc>
        <w:tc>
          <w:tcPr>
            <w:tcW w:w="0" w:type="auto"/>
            <w:vAlign w:val="center"/>
            <w:hideMark/>
          </w:tcPr>
          <w:p w14:paraId="71E6F29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-1012381.930</w:t>
            </w:r>
          </w:p>
        </w:tc>
        <w:tc>
          <w:tcPr>
            <w:tcW w:w="0" w:type="auto"/>
            <w:vAlign w:val="center"/>
            <w:hideMark/>
          </w:tcPr>
          <w:p w14:paraId="43F5E89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-671008.170</w:t>
            </w:r>
          </w:p>
        </w:tc>
      </w:tr>
      <w:tr w:rsidR="00FC2285" w:rsidRPr="00FC2285" w14:paraId="5023D061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C0E61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524711D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225.459</w:t>
            </w:r>
          </w:p>
        </w:tc>
        <w:tc>
          <w:tcPr>
            <w:tcW w:w="0" w:type="auto"/>
            <w:vAlign w:val="center"/>
            <w:hideMark/>
          </w:tcPr>
          <w:p w14:paraId="0B841BA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-1012415.247</w:t>
            </w:r>
          </w:p>
        </w:tc>
        <w:tc>
          <w:tcPr>
            <w:tcW w:w="0" w:type="auto"/>
            <w:vAlign w:val="center"/>
            <w:hideMark/>
          </w:tcPr>
          <w:p w14:paraId="6625B87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-670975.323</w:t>
            </w:r>
          </w:p>
        </w:tc>
      </w:tr>
      <w:tr w:rsidR="00FC2285" w:rsidRPr="00FC2285" w14:paraId="11F2D179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08FDF6D4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přímé:</w:t>
            </w:r>
          </w:p>
        </w:tc>
      </w:tr>
      <w:tr w:rsidR="00FC2285" w:rsidRPr="00FC2285" w14:paraId="25918CEC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2B5ADA1D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76E4521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C5EDE7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1E89BFD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6536931A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D81033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0AF265E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46.786</w:t>
            </w:r>
          </w:p>
        </w:tc>
        <w:tc>
          <w:tcPr>
            <w:tcW w:w="0" w:type="auto"/>
            <w:vAlign w:val="center"/>
            <w:hideMark/>
          </w:tcPr>
          <w:p w14:paraId="103BD53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626F5C5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349.548</w:t>
            </w:r>
          </w:p>
        </w:tc>
      </w:tr>
      <w:tr w:rsidR="00FC2285" w:rsidRPr="00FC2285" w14:paraId="3372BFED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79B6454D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47613E7B">
                <v:rect id="_x0000_i1060" style="width:0;height:3pt" o:hralign="center" o:hrstd="t" o:hrnoshade="t" o:hr="t" fillcolor="#ddf" stroked="f"/>
              </w:pict>
            </w:r>
          </w:p>
          <w:p w14:paraId="608D9AA6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Vytyčovací body oblouku:</w:t>
            </w:r>
          </w:p>
        </w:tc>
      </w:tr>
      <w:tr w:rsidR="00FC2285" w:rsidRPr="00FC2285" w14:paraId="448B7EA2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5439B6F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52D3A0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31935D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933D55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</w:t>
            </w:r>
          </w:p>
        </w:tc>
      </w:tr>
      <w:tr w:rsidR="00FC2285" w:rsidRPr="00FC2285" w14:paraId="2E65118B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85F082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TK:</w:t>
            </w:r>
          </w:p>
        </w:tc>
        <w:tc>
          <w:tcPr>
            <w:tcW w:w="0" w:type="auto"/>
            <w:vAlign w:val="center"/>
            <w:hideMark/>
          </w:tcPr>
          <w:p w14:paraId="4B68750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225.459</w:t>
            </w:r>
          </w:p>
        </w:tc>
        <w:tc>
          <w:tcPr>
            <w:tcW w:w="0" w:type="auto"/>
            <w:vAlign w:val="center"/>
            <w:hideMark/>
          </w:tcPr>
          <w:p w14:paraId="015E8A8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-1012415.247</w:t>
            </w:r>
          </w:p>
        </w:tc>
        <w:tc>
          <w:tcPr>
            <w:tcW w:w="0" w:type="auto"/>
            <w:vAlign w:val="center"/>
            <w:hideMark/>
          </w:tcPr>
          <w:p w14:paraId="22F50F9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-670975.323</w:t>
            </w:r>
          </w:p>
        </w:tc>
      </w:tr>
      <w:tr w:rsidR="00FC2285" w:rsidRPr="00FC2285" w14:paraId="2FE20B78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5ECB1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Střed:</w:t>
            </w:r>
          </w:p>
        </w:tc>
        <w:tc>
          <w:tcPr>
            <w:tcW w:w="0" w:type="auto"/>
            <w:vAlign w:val="center"/>
            <w:hideMark/>
          </w:tcPr>
          <w:p w14:paraId="2DA2EFEA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5EDAB41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-1012485.453</w:t>
            </w:r>
          </w:p>
        </w:tc>
        <w:tc>
          <w:tcPr>
            <w:tcW w:w="0" w:type="auto"/>
            <w:vAlign w:val="center"/>
            <w:hideMark/>
          </w:tcPr>
          <w:p w14:paraId="073C505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-671046.535</w:t>
            </w:r>
          </w:p>
        </w:tc>
      </w:tr>
      <w:tr w:rsidR="00FC2285" w:rsidRPr="00FC2285" w14:paraId="3201E734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DEBE7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353E3DE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234.960</w:t>
            </w:r>
          </w:p>
        </w:tc>
        <w:tc>
          <w:tcPr>
            <w:tcW w:w="0" w:type="auto"/>
            <w:vAlign w:val="center"/>
            <w:hideMark/>
          </w:tcPr>
          <w:p w14:paraId="2FD9191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-1012422.319</w:t>
            </w:r>
          </w:p>
        </w:tc>
        <w:tc>
          <w:tcPr>
            <w:tcW w:w="0" w:type="auto"/>
            <w:vAlign w:val="center"/>
            <w:hideMark/>
          </w:tcPr>
          <w:p w14:paraId="36A34E5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-670968.984</w:t>
            </w:r>
          </w:p>
        </w:tc>
      </w:tr>
      <w:tr w:rsidR="00FC2285" w:rsidRPr="00FC2285" w14:paraId="061B09D5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0E0F902F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oblouku:</w:t>
            </w:r>
          </w:p>
        </w:tc>
      </w:tr>
      <w:tr w:rsidR="00FC2285" w:rsidRPr="00FC2285" w14:paraId="42C3826F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5654F10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13B00379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281EF9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DD0EA91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55A13248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6FBA48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Středový úhel (alfa):</w:t>
            </w:r>
          </w:p>
        </w:tc>
        <w:tc>
          <w:tcPr>
            <w:tcW w:w="0" w:type="auto"/>
            <w:vAlign w:val="center"/>
            <w:hideMark/>
          </w:tcPr>
          <w:p w14:paraId="164A53D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05° 26' 37.6823"</w:t>
            </w:r>
          </w:p>
        </w:tc>
        <w:tc>
          <w:tcPr>
            <w:tcW w:w="0" w:type="auto"/>
            <w:vAlign w:val="center"/>
            <w:hideMark/>
          </w:tcPr>
          <w:p w14:paraId="3C7E55D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Typ:</w:t>
            </w:r>
          </w:p>
        </w:tc>
        <w:tc>
          <w:tcPr>
            <w:tcW w:w="0" w:type="auto"/>
            <w:vAlign w:val="center"/>
            <w:hideMark/>
          </w:tcPr>
          <w:p w14:paraId="55AFD59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Pravý</w:t>
            </w:r>
          </w:p>
        </w:tc>
      </w:tr>
      <w:tr w:rsidR="00FC2285" w:rsidRPr="00FC2285" w14:paraId="175A30CC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12D1B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Poloměr:</w:t>
            </w:r>
          </w:p>
        </w:tc>
        <w:tc>
          <w:tcPr>
            <w:tcW w:w="0" w:type="auto"/>
            <w:vAlign w:val="center"/>
            <w:hideMark/>
          </w:tcPr>
          <w:p w14:paraId="01053AD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100.000</w:t>
            </w:r>
          </w:p>
        </w:tc>
        <w:tc>
          <w:tcPr>
            <w:tcW w:w="0" w:type="auto"/>
            <w:vAlign w:val="center"/>
            <w:hideMark/>
          </w:tcPr>
          <w:p w14:paraId="40AF3B9F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1D8F23B9" w14:textId="77777777" w:rsidR="00FC2285" w:rsidRPr="00FC2285" w:rsidRDefault="00FC2285">
            <w:pPr>
              <w:rPr>
                <w:sz w:val="18"/>
                <w:szCs w:val="18"/>
              </w:rPr>
            </w:pPr>
          </w:p>
        </w:tc>
      </w:tr>
      <w:tr w:rsidR="00FC2285" w:rsidRPr="00FC2285" w14:paraId="5BDD3EA4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0ECB9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24A6272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9.501</w:t>
            </w:r>
          </w:p>
        </w:tc>
        <w:tc>
          <w:tcPr>
            <w:tcW w:w="0" w:type="auto"/>
            <w:vAlign w:val="center"/>
            <w:hideMark/>
          </w:tcPr>
          <w:p w14:paraId="15387981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tečny:</w:t>
            </w:r>
          </w:p>
        </w:tc>
        <w:tc>
          <w:tcPr>
            <w:tcW w:w="0" w:type="auto"/>
            <w:vAlign w:val="center"/>
            <w:hideMark/>
          </w:tcPr>
          <w:p w14:paraId="329A132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4.754</w:t>
            </w:r>
          </w:p>
        </w:tc>
      </w:tr>
      <w:tr w:rsidR="00FC2285" w:rsidRPr="00FC2285" w14:paraId="157CE2C4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B90F5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Vzepětí oblouku:</w:t>
            </w:r>
          </w:p>
        </w:tc>
        <w:tc>
          <w:tcPr>
            <w:tcW w:w="0" w:type="auto"/>
            <w:vAlign w:val="center"/>
            <w:hideMark/>
          </w:tcPr>
          <w:p w14:paraId="438F514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0.113</w:t>
            </w:r>
          </w:p>
        </w:tc>
        <w:tc>
          <w:tcPr>
            <w:tcW w:w="0" w:type="auto"/>
            <w:vAlign w:val="center"/>
            <w:hideMark/>
          </w:tcPr>
          <w:p w14:paraId="6C2EF41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Vzdálenost: Vrchol oblouku-průsečík tečen:</w:t>
            </w:r>
          </w:p>
        </w:tc>
        <w:tc>
          <w:tcPr>
            <w:tcW w:w="0" w:type="auto"/>
            <w:vAlign w:val="center"/>
            <w:hideMark/>
          </w:tcPr>
          <w:p w14:paraId="6057705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0.113</w:t>
            </w:r>
          </w:p>
        </w:tc>
      </w:tr>
      <w:tr w:rsidR="00FC2285" w:rsidRPr="00FC2285" w14:paraId="34BB520C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143F0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 tětivy:</w:t>
            </w:r>
          </w:p>
        </w:tc>
        <w:tc>
          <w:tcPr>
            <w:tcW w:w="0" w:type="auto"/>
            <w:vAlign w:val="center"/>
            <w:hideMark/>
          </w:tcPr>
          <w:p w14:paraId="6AC3213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9.498</w:t>
            </w:r>
          </w:p>
        </w:tc>
        <w:tc>
          <w:tcPr>
            <w:tcW w:w="0" w:type="auto"/>
            <w:vAlign w:val="center"/>
            <w:hideMark/>
          </w:tcPr>
          <w:p w14:paraId="5ADD6EC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7BEFAC8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346.523</w:t>
            </w:r>
          </w:p>
        </w:tc>
      </w:tr>
      <w:tr w:rsidR="00FC2285" w:rsidRPr="00FC2285" w14:paraId="460EB4A3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11477273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78A6DE8E">
                <v:rect id="_x0000_i1061" style="width:0;height:3pt" o:hralign="center" o:hrstd="t" o:hrnoshade="t" o:hr="t" fillcolor="#ddf" stroked="f"/>
              </w:pict>
            </w:r>
          </w:p>
          <w:p w14:paraId="7CFE6251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Přímá</w:t>
            </w:r>
          </w:p>
        </w:tc>
      </w:tr>
      <w:tr w:rsidR="00FC2285" w:rsidRPr="00FC2285" w14:paraId="676339A6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3D34AAC1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8878A47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2D0894D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5304210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Y:</w:t>
            </w:r>
          </w:p>
        </w:tc>
      </w:tr>
      <w:tr w:rsidR="00FC2285" w:rsidRPr="00FC2285" w14:paraId="0910F89D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A78D57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KT:</w:t>
            </w:r>
          </w:p>
        </w:tc>
        <w:tc>
          <w:tcPr>
            <w:tcW w:w="0" w:type="auto"/>
            <w:vAlign w:val="center"/>
            <w:hideMark/>
          </w:tcPr>
          <w:p w14:paraId="0AE61C0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234.960</w:t>
            </w:r>
          </w:p>
        </w:tc>
        <w:tc>
          <w:tcPr>
            <w:tcW w:w="0" w:type="auto"/>
            <w:vAlign w:val="center"/>
            <w:hideMark/>
          </w:tcPr>
          <w:p w14:paraId="38CCD3D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-1012422.319</w:t>
            </w:r>
          </w:p>
        </w:tc>
        <w:tc>
          <w:tcPr>
            <w:tcW w:w="0" w:type="auto"/>
            <w:vAlign w:val="center"/>
            <w:hideMark/>
          </w:tcPr>
          <w:p w14:paraId="24E8910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-670968.984</w:t>
            </w:r>
          </w:p>
        </w:tc>
      </w:tr>
      <w:tr w:rsidR="00FC2285" w:rsidRPr="00FC2285" w14:paraId="1037757C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1E598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KU:</w:t>
            </w:r>
          </w:p>
        </w:tc>
        <w:tc>
          <w:tcPr>
            <w:tcW w:w="0" w:type="auto"/>
            <w:vAlign w:val="center"/>
            <w:hideMark/>
          </w:tcPr>
          <w:p w14:paraId="065E711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250.617</w:t>
            </w:r>
          </w:p>
        </w:tc>
        <w:tc>
          <w:tcPr>
            <w:tcW w:w="0" w:type="auto"/>
            <w:vAlign w:val="center"/>
            <w:hideMark/>
          </w:tcPr>
          <w:p w14:paraId="7025EE7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-1012434.461</w:t>
            </w:r>
          </w:p>
        </w:tc>
        <w:tc>
          <w:tcPr>
            <w:tcW w:w="0" w:type="auto"/>
            <w:vAlign w:val="center"/>
            <w:hideMark/>
          </w:tcPr>
          <w:p w14:paraId="7A39A337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-670959.099</w:t>
            </w:r>
          </w:p>
        </w:tc>
      </w:tr>
      <w:tr w:rsidR="00FC2285" w:rsidRPr="00FC2285" w14:paraId="1510C936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AA2DD4E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přímé:</w:t>
            </w:r>
          </w:p>
        </w:tc>
      </w:tr>
      <w:tr w:rsidR="00FC2285" w:rsidRPr="00FC2285" w14:paraId="117C9EFB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4003E83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70F090B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7EDD883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A97ED6F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241D21A2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EBCCFC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1523DC8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15.657</w:t>
            </w:r>
          </w:p>
        </w:tc>
        <w:tc>
          <w:tcPr>
            <w:tcW w:w="0" w:type="auto"/>
            <w:vAlign w:val="center"/>
            <w:hideMark/>
          </w:tcPr>
          <w:p w14:paraId="1BCFFFF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159C3154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343.499</w:t>
            </w:r>
          </w:p>
        </w:tc>
      </w:tr>
    </w:tbl>
    <w:p w14:paraId="0A14F558" w14:textId="44E3DA45" w:rsidR="00FC2285" w:rsidRDefault="00FC2285" w:rsidP="00FC2285">
      <w:pPr>
        <w:rPr>
          <w:sz w:val="18"/>
          <w:szCs w:val="18"/>
        </w:rPr>
      </w:pPr>
      <w:r w:rsidRPr="00FC2285">
        <w:rPr>
          <w:sz w:val="18"/>
          <w:szCs w:val="18"/>
        </w:rPr>
        <w:pict w14:anchorId="34B4E0AD">
          <v:rect id="_x0000_i1062" style="width:0;height:1.5pt" o:hralign="center" o:hrstd="t" o:hrnoshade="t" o:hr="t" fillcolor="black" stroked="f"/>
        </w:pict>
      </w:r>
    </w:p>
    <w:p w14:paraId="7CABD721" w14:textId="5A463C6C" w:rsidR="00FC2285" w:rsidRDefault="00FC2285" w:rsidP="00FC2285">
      <w:pPr>
        <w:pStyle w:val="Nadpis3"/>
        <w:rPr>
          <w:color w:val="000000"/>
          <w:sz w:val="18"/>
          <w:szCs w:val="18"/>
        </w:rPr>
      </w:pPr>
    </w:p>
    <w:p w14:paraId="5388F298" w14:textId="77777777" w:rsidR="00FC2285" w:rsidRPr="00FC2285" w:rsidRDefault="00FC2285" w:rsidP="00FC2285"/>
    <w:p w14:paraId="7335DCC6" w14:textId="6114F946" w:rsidR="00FC2285" w:rsidRPr="00FC2285" w:rsidRDefault="00FC2285" w:rsidP="00FC2285">
      <w:pPr>
        <w:pStyle w:val="Nadpis3"/>
        <w:rPr>
          <w:color w:val="000000"/>
          <w:sz w:val="18"/>
          <w:szCs w:val="18"/>
        </w:rPr>
      </w:pPr>
      <w:r w:rsidRPr="00FC2285">
        <w:rPr>
          <w:color w:val="000000"/>
          <w:sz w:val="18"/>
          <w:szCs w:val="18"/>
        </w:rPr>
        <w:lastRenderedPageBreak/>
        <w:t>Trasa: VĚTEV F</w:t>
      </w:r>
    </w:p>
    <w:p w14:paraId="2C4BBC9D" w14:textId="77777777" w:rsidR="00FC2285" w:rsidRPr="00FC2285" w:rsidRDefault="00FC2285" w:rsidP="00FC2285">
      <w:pPr>
        <w:rPr>
          <w:sz w:val="18"/>
          <w:szCs w:val="18"/>
        </w:rPr>
      </w:pPr>
      <w:r w:rsidRPr="00FC2285">
        <w:rPr>
          <w:sz w:val="18"/>
          <w:szCs w:val="18"/>
        </w:rPr>
        <w:pict w14:anchorId="1A1C26B0">
          <v:rect id="_x0000_i1063" style="width:0;height:1.5pt" o:hralign="center" o:hrstd="t" o:hrnoshade="t" o:hr="t" fillcolor="black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1"/>
        <w:gridCol w:w="2807"/>
        <w:gridCol w:w="2353"/>
        <w:gridCol w:w="2203"/>
      </w:tblGrid>
      <w:tr w:rsidR="00FC2285" w:rsidRPr="00FC2285" w14:paraId="0EFC67C6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708FA2AE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4504FF9C">
                <v:rect id="_x0000_i1064" style="width:0;height:3pt" o:hralign="center" o:hrstd="t" o:hrnoshade="t" o:hr="t" fillcolor="#ddf" stroked="f"/>
              </w:pict>
            </w:r>
          </w:p>
          <w:p w14:paraId="5160F0A2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Přímá</w:t>
            </w:r>
          </w:p>
        </w:tc>
      </w:tr>
      <w:tr w:rsidR="00FC2285" w:rsidRPr="00FC2285" w14:paraId="6C8B240D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0425C025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748FB2C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5D89583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60EC83D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Y:</w:t>
            </w:r>
          </w:p>
        </w:tc>
      </w:tr>
      <w:tr w:rsidR="00FC2285" w:rsidRPr="00FC2285" w14:paraId="1FE3CC88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F2E91B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ZU:</w:t>
            </w:r>
          </w:p>
        </w:tc>
        <w:tc>
          <w:tcPr>
            <w:tcW w:w="0" w:type="auto"/>
            <w:vAlign w:val="center"/>
            <w:hideMark/>
          </w:tcPr>
          <w:p w14:paraId="71E5775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000.000</w:t>
            </w:r>
          </w:p>
        </w:tc>
        <w:tc>
          <w:tcPr>
            <w:tcW w:w="0" w:type="auto"/>
            <w:vAlign w:val="center"/>
            <w:hideMark/>
          </w:tcPr>
          <w:p w14:paraId="0B1F355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-1012656.074</w:t>
            </w:r>
          </w:p>
        </w:tc>
        <w:tc>
          <w:tcPr>
            <w:tcW w:w="0" w:type="auto"/>
            <w:vAlign w:val="center"/>
            <w:hideMark/>
          </w:tcPr>
          <w:p w14:paraId="474E3F6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-671096.041</w:t>
            </w:r>
          </w:p>
        </w:tc>
      </w:tr>
      <w:tr w:rsidR="00FC2285" w:rsidRPr="00FC2285" w14:paraId="7E313B31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2A3D06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KU:</w:t>
            </w:r>
          </w:p>
        </w:tc>
        <w:tc>
          <w:tcPr>
            <w:tcW w:w="0" w:type="auto"/>
            <w:vAlign w:val="center"/>
            <w:hideMark/>
          </w:tcPr>
          <w:p w14:paraId="4C73CAD2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102.599</w:t>
            </w:r>
          </w:p>
        </w:tc>
        <w:tc>
          <w:tcPr>
            <w:tcW w:w="0" w:type="auto"/>
            <w:vAlign w:val="center"/>
            <w:hideMark/>
          </w:tcPr>
          <w:p w14:paraId="1138CA9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-1012568.119</w:t>
            </w:r>
          </w:p>
        </w:tc>
        <w:tc>
          <w:tcPr>
            <w:tcW w:w="0" w:type="auto"/>
            <w:vAlign w:val="center"/>
            <w:hideMark/>
          </w:tcPr>
          <w:p w14:paraId="4AC18C5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-671148.865</w:t>
            </w:r>
          </w:p>
        </w:tc>
      </w:tr>
      <w:tr w:rsidR="00FC2285" w:rsidRPr="00FC2285" w14:paraId="69D0F66F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41B8CE59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přímé:</w:t>
            </w:r>
          </w:p>
        </w:tc>
      </w:tr>
      <w:tr w:rsidR="00FC2285" w:rsidRPr="00FC2285" w14:paraId="4E6C1963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108AF2D1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D92046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5BEEFE1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905612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223B9399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16C21C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1821692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102.599</w:t>
            </w:r>
          </w:p>
        </w:tc>
        <w:tc>
          <w:tcPr>
            <w:tcW w:w="0" w:type="auto"/>
            <w:vAlign w:val="center"/>
            <w:hideMark/>
          </w:tcPr>
          <w:p w14:paraId="54CC448D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3B6EBC53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134.431</w:t>
            </w:r>
          </w:p>
        </w:tc>
      </w:tr>
    </w:tbl>
    <w:p w14:paraId="629A0715" w14:textId="77777777" w:rsidR="00FC2285" w:rsidRPr="00FC2285" w:rsidRDefault="00FC2285" w:rsidP="00FC2285">
      <w:pPr>
        <w:rPr>
          <w:sz w:val="18"/>
          <w:szCs w:val="18"/>
        </w:rPr>
      </w:pPr>
      <w:r w:rsidRPr="00FC2285">
        <w:rPr>
          <w:sz w:val="18"/>
          <w:szCs w:val="18"/>
        </w:rPr>
        <w:pict w14:anchorId="6BCEDD0F">
          <v:rect id="_x0000_i1065" style="width:0;height:1.5pt" o:hralign="center" o:hrstd="t" o:hrnoshade="t" o:hr="t" fillcolor="black" stroked="f"/>
        </w:pict>
      </w:r>
    </w:p>
    <w:p w14:paraId="4A0E9ACD" w14:textId="77777777" w:rsidR="00FC2285" w:rsidRPr="00FC2285" w:rsidRDefault="00FC2285" w:rsidP="00FC2285">
      <w:pPr>
        <w:pStyle w:val="Nadpis3"/>
        <w:rPr>
          <w:color w:val="000000"/>
          <w:sz w:val="18"/>
          <w:szCs w:val="18"/>
        </w:rPr>
      </w:pPr>
      <w:r w:rsidRPr="00FC2285">
        <w:rPr>
          <w:color w:val="000000"/>
          <w:sz w:val="18"/>
          <w:szCs w:val="18"/>
        </w:rPr>
        <w:t>Trasa: VĚTEV G</w:t>
      </w:r>
    </w:p>
    <w:p w14:paraId="46F80942" w14:textId="77777777" w:rsidR="00FC2285" w:rsidRPr="00FC2285" w:rsidRDefault="00FC2285" w:rsidP="00FC2285">
      <w:pPr>
        <w:rPr>
          <w:sz w:val="18"/>
          <w:szCs w:val="18"/>
        </w:rPr>
      </w:pPr>
      <w:r w:rsidRPr="00FC2285">
        <w:rPr>
          <w:sz w:val="18"/>
          <w:szCs w:val="18"/>
        </w:rPr>
        <w:pict w14:anchorId="7A037D09">
          <v:rect id="_x0000_i1066" style="width:0;height:1.5pt" o:hralign="center" o:hrstd="t" o:hrnoshade="t" o:hr="t" fillcolor="black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1"/>
        <w:gridCol w:w="2807"/>
        <w:gridCol w:w="2353"/>
        <w:gridCol w:w="2203"/>
      </w:tblGrid>
      <w:tr w:rsidR="00FC2285" w:rsidRPr="00FC2285" w14:paraId="57273FB4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487FC26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72E0B462">
                <v:rect id="_x0000_i1067" style="width:0;height:3pt" o:hralign="center" o:hrstd="t" o:hrnoshade="t" o:hr="t" fillcolor="#ddf" stroked="f"/>
              </w:pict>
            </w:r>
          </w:p>
          <w:p w14:paraId="5FE1091B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Přímá</w:t>
            </w:r>
          </w:p>
        </w:tc>
      </w:tr>
      <w:tr w:rsidR="00FC2285" w:rsidRPr="00FC2285" w14:paraId="6B03C964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17C3AFA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935D27C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30D8C9D2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7C350EA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Y:</w:t>
            </w:r>
          </w:p>
        </w:tc>
      </w:tr>
      <w:tr w:rsidR="00FC2285" w:rsidRPr="00FC2285" w14:paraId="53B4AE21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51FDDD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ZU:</w:t>
            </w:r>
          </w:p>
        </w:tc>
        <w:tc>
          <w:tcPr>
            <w:tcW w:w="0" w:type="auto"/>
            <w:vAlign w:val="center"/>
            <w:hideMark/>
          </w:tcPr>
          <w:p w14:paraId="6384B69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000.000</w:t>
            </w:r>
          </w:p>
        </w:tc>
        <w:tc>
          <w:tcPr>
            <w:tcW w:w="0" w:type="auto"/>
            <w:vAlign w:val="center"/>
            <w:hideMark/>
          </w:tcPr>
          <w:p w14:paraId="755CA3C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-1012529.978</w:t>
            </w:r>
          </w:p>
        </w:tc>
        <w:tc>
          <w:tcPr>
            <w:tcW w:w="0" w:type="auto"/>
            <w:vAlign w:val="center"/>
            <w:hideMark/>
          </w:tcPr>
          <w:p w14:paraId="7E02FD1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-671090.056</w:t>
            </w:r>
          </w:p>
        </w:tc>
      </w:tr>
      <w:tr w:rsidR="00FC2285" w:rsidRPr="00FC2285" w14:paraId="079896A9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89002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KU:</w:t>
            </w:r>
          </w:p>
        </w:tc>
        <w:tc>
          <w:tcPr>
            <w:tcW w:w="0" w:type="auto"/>
            <w:vAlign w:val="center"/>
            <w:hideMark/>
          </w:tcPr>
          <w:p w14:paraId="03D8B689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137.466</w:t>
            </w:r>
          </w:p>
        </w:tc>
        <w:tc>
          <w:tcPr>
            <w:tcW w:w="0" w:type="auto"/>
            <w:vAlign w:val="center"/>
            <w:hideMark/>
          </w:tcPr>
          <w:p w14:paraId="2BDF66B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-1012417.990</w:t>
            </w:r>
          </w:p>
        </w:tc>
        <w:tc>
          <w:tcPr>
            <w:tcW w:w="0" w:type="auto"/>
            <w:vAlign w:val="center"/>
            <w:hideMark/>
          </w:tcPr>
          <w:p w14:paraId="3475004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-671169.777</w:t>
            </w:r>
          </w:p>
        </w:tc>
      </w:tr>
      <w:tr w:rsidR="00FC2285" w:rsidRPr="00FC2285" w14:paraId="270BF28D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03D89655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přímé:</w:t>
            </w:r>
          </w:p>
        </w:tc>
      </w:tr>
      <w:tr w:rsidR="00FC2285" w:rsidRPr="00FC2285" w14:paraId="39AB1603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1064E37E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09780B3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D5286BB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4207A0A8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5A0BE781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7847C7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6866A390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137.466</w:t>
            </w:r>
          </w:p>
        </w:tc>
        <w:tc>
          <w:tcPr>
            <w:tcW w:w="0" w:type="auto"/>
            <w:vAlign w:val="center"/>
            <w:hideMark/>
          </w:tcPr>
          <w:p w14:paraId="449DB85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71B579BB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139.385</w:t>
            </w:r>
          </w:p>
        </w:tc>
      </w:tr>
    </w:tbl>
    <w:p w14:paraId="15BD2159" w14:textId="77777777" w:rsidR="00FC2285" w:rsidRPr="00FC2285" w:rsidRDefault="00FC2285" w:rsidP="00FC2285">
      <w:pPr>
        <w:rPr>
          <w:sz w:val="18"/>
          <w:szCs w:val="18"/>
        </w:rPr>
      </w:pPr>
      <w:r w:rsidRPr="00FC2285">
        <w:rPr>
          <w:sz w:val="18"/>
          <w:szCs w:val="18"/>
        </w:rPr>
        <w:pict w14:anchorId="31750605">
          <v:rect id="_x0000_i1068" style="width:0;height:1.5pt" o:hralign="center" o:hrstd="t" o:hrnoshade="t" o:hr="t" fillcolor="black" stroked="f"/>
        </w:pict>
      </w:r>
    </w:p>
    <w:p w14:paraId="13B512E0" w14:textId="77777777" w:rsidR="00FC2285" w:rsidRPr="00FC2285" w:rsidRDefault="00FC2285" w:rsidP="00FC2285">
      <w:pPr>
        <w:pStyle w:val="Nadpis3"/>
        <w:rPr>
          <w:color w:val="000000"/>
          <w:sz w:val="18"/>
          <w:szCs w:val="18"/>
        </w:rPr>
      </w:pPr>
      <w:r w:rsidRPr="00FC2285">
        <w:rPr>
          <w:color w:val="000000"/>
          <w:sz w:val="18"/>
          <w:szCs w:val="18"/>
        </w:rPr>
        <w:t>Trasa: VĚTEV H</w:t>
      </w:r>
    </w:p>
    <w:p w14:paraId="6EB750CC" w14:textId="77777777" w:rsidR="00FC2285" w:rsidRPr="00FC2285" w:rsidRDefault="00FC2285" w:rsidP="00FC2285">
      <w:pPr>
        <w:rPr>
          <w:sz w:val="18"/>
          <w:szCs w:val="18"/>
        </w:rPr>
      </w:pPr>
      <w:r w:rsidRPr="00FC2285">
        <w:rPr>
          <w:sz w:val="18"/>
          <w:szCs w:val="18"/>
        </w:rPr>
        <w:pict w14:anchorId="7174AF60">
          <v:rect id="_x0000_i1069" style="width:0;height:1.5pt" o:hralign="center" o:hrstd="t" o:hrnoshade="t" o:hr="t" fillcolor="black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1"/>
        <w:gridCol w:w="2807"/>
        <w:gridCol w:w="2353"/>
        <w:gridCol w:w="2203"/>
      </w:tblGrid>
      <w:tr w:rsidR="00FC2285" w:rsidRPr="00FC2285" w14:paraId="44F83A73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09A3864B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pict w14:anchorId="2478F39B">
                <v:rect id="_x0000_i1070" style="width:0;height:3pt" o:hralign="center" o:hrstd="t" o:hrnoshade="t" o:hr="t" fillcolor="#ddf" stroked="f"/>
              </w:pict>
            </w:r>
          </w:p>
          <w:p w14:paraId="6163992D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Přímá</w:t>
            </w:r>
          </w:p>
        </w:tc>
      </w:tr>
      <w:tr w:rsidR="00FC2285" w:rsidRPr="00FC2285" w14:paraId="7113C52D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01E72539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Popis: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1B8BAE36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Staničení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8A7116E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X: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1C548234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Y:</w:t>
            </w:r>
          </w:p>
        </w:tc>
      </w:tr>
      <w:tr w:rsidR="00FC2285" w:rsidRPr="00FC2285" w14:paraId="1581AD3C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8049B5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ZU:</w:t>
            </w:r>
          </w:p>
        </w:tc>
        <w:tc>
          <w:tcPr>
            <w:tcW w:w="0" w:type="auto"/>
            <w:vAlign w:val="center"/>
            <w:hideMark/>
          </w:tcPr>
          <w:p w14:paraId="3A98700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000.000</w:t>
            </w:r>
          </w:p>
        </w:tc>
        <w:tc>
          <w:tcPr>
            <w:tcW w:w="0" w:type="auto"/>
            <w:vAlign w:val="center"/>
            <w:hideMark/>
          </w:tcPr>
          <w:p w14:paraId="050FB7FC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-1012506.363</w:t>
            </w:r>
          </w:p>
        </w:tc>
        <w:tc>
          <w:tcPr>
            <w:tcW w:w="0" w:type="auto"/>
            <w:vAlign w:val="center"/>
            <w:hideMark/>
          </w:tcPr>
          <w:p w14:paraId="4711EB6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-670864.474</w:t>
            </w:r>
          </w:p>
        </w:tc>
      </w:tr>
      <w:tr w:rsidR="00FC2285" w:rsidRPr="00FC2285" w14:paraId="67347D63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DF9B3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KU:</w:t>
            </w:r>
          </w:p>
        </w:tc>
        <w:tc>
          <w:tcPr>
            <w:tcW w:w="0" w:type="auto"/>
            <w:vAlign w:val="center"/>
            <w:hideMark/>
          </w:tcPr>
          <w:p w14:paraId="5F5213D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km: 0 m: 120.470</w:t>
            </w:r>
          </w:p>
        </w:tc>
        <w:tc>
          <w:tcPr>
            <w:tcW w:w="0" w:type="auto"/>
            <w:vAlign w:val="center"/>
            <w:hideMark/>
          </w:tcPr>
          <w:p w14:paraId="6AD1471F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-1012411.546</w:t>
            </w:r>
          </w:p>
        </w:tc>
        <w:tc>
          <w:tcPr>
            <w:tcW w:w="0" w:type="auto"/>
            <w:vAlign w:val="center"/>
            <w:hideMark/>
          </w:tcPr>
          <w:p w14:paraId="79A26CCA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-670938.790</w:t>
            </w:r>
          </w:p>
        </w:tc>
      </w:tr>
      <w:tr w:rsidR="00FC2285" w:rsidRPr="00FC2285" w14:paraId="1F3FBFA5" w14:textId="77777777" w:rsidTr="00FC228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63BB307B" w14:textId="77777777" w:rsidR="00FC2285" w:rsidRPr="00FC2285" w:rsidRDefault="00FC2285">
            <w:pPr>
              <w:jc w:val="center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  <w:u w:val="single"/>
              </w:rPr>
              <w:t>Parametry přímé:</w:t>
            </w:r>
          </w:p>
        </w:tc>
      </w:tr>
      <w:tr w:rsidR="00FC2285" w:rsidRPr="00FC2285" w14:paraId="65E3052B" w14:textId="77777777" w:rsidTr="00FC228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6BA7D210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032A7B3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Hodnota: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5258497B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C2285">
              <w:rPr>
                <w:b/>
                <w:bCs/>
                <w:sz w:val="18"/>
                <w:szCs w:val="18"/>
              </w:rPr>
              <w:t>Parameter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  <w:hideMark/>
          </w:tcPr>
          <w:p w14:paraId="2007CA27" w14:textId="77777777" w:rsidR="00FC2285" w:rsidRPr="00FC2285" w:rsidRDefault="00FC2285">
            <w:pPr>
              <w:jc w:val="center"/>
              <w:rPr>
                <w:b/>
                <w:bCs/>
                <w:sz w:val="18"/>
                <w:szCs w:val="18"/>
              </w:rPr>
            </w:pPr>
            <w:r w:rsidRPr="00FC2285">
              <w:rPr>
                <w:b/>
                <w:bCs/>
                <w:sz w:val="18"/>
                <w:szCs w:val="18"/>
              </w:rPr>
              <w:t>Hodnota</w:t>
            </w:r>
          </w:p>
        </w:tc>
      </w:tr>
      <w:tr w:rsidR="00FC2285" w:rsidRPr="00FC2285" w14:paraId="0F8B3362" w14:textId="77777777" w:rsidTr="00FC228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4A3C01" w14:textId="77777777" w:rsidR="00FC2285" w:rsidRPr="00FC2285" w:rsidRDefault="00FC2285">
            <w:pPr>
              <w:jc w:val="left"/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Délka:</w:t>
            </w:r>
          </w:p>
        </w:tc>
        <w:tc>
          <w:tcPr>
            <w:tcW w:w="0" w:type="auto"/>
            <w:vAlign w:val="center"/>
            <w:hideMark/>
          </w:tcPr>
          <w:p w14:paraId="27ECD618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120.470</w:t>
            </w:r>
          </w:p>
        </w:tc>
        <w:tc>
          <w:tcPr>
            <w:tcW w:w="0" w:type="auto"/>
            <w:vAlign w:val="center"/>
            <w:hideMark/>
          </w:tcPr>
          <w:p w14:paraId="43DE277E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Směrník:</w:t>
            </w:r>
          </w:p>
        </w:tc>
        <w:tc>
          <w:tcPr>
            <w:tcW w:w="0" w:type="auto"/>
            <w:vAlign w:val="center"/>
            <w:hideMark/>
          </w:tcPr>
          <w:p w14:paraId="3C9DDF45" w14:textId="77777777" w:rsidR="00FC2285" w:rsidRPr="00FC2285" w:rsidRDefault="00FC2285">
            <w:pPr>
              <w:rPr>
                <w:sz w:val="18"/>
                <w:szCs w:val="18"/>
              </w:rPr>
            </w:pPr>
            <w:r w:rsidRPr="00FC2285">
              <w:rPr>
                <w:sz w:val="18"/>
                <w:szCs w:val="18"/>
              </w:rPr>
              <w:t>142.321</w:t>
            </w:r>
          </w:p>
        </w:tc>
      </w:tr>
    </w:tbl>
    <w:p w14:paraId="6A3EFDDB" w14:textId="77777777" w:rsidR="00FC2285" w:rsidRPr="00FC2285" w:rsidRDefault="00FC2285" w:rsidP="00FC2285">
      <w:pPr>
        <w:rPr>
          <w:sz w:val="18"/>
          <w:szCs w:val="18"/>
        </w:rPr>
      </w:pPr>
      <w:r w:rsidRPr="00FC2285">
        <w:rPr>
          <w:sz w:val="18"/>
          <w:szCs w:val="18"/>
        </w:rPr>
        <w:pict w14:anchorId="4F26535B">
          <v:rect id="_x0000_i1071" style="width:0;height:1.5pt" o:hralign="center" o:hrstd="t" o:hrnoshade="t" o:hr="t" fillcolor="black" stroked="f"/>
        </w:pict>
      </w:r>
    </w:p>
    <w:p w14:paraId="4EE53BEF" w14:textId="4B391039" w:rsidR="00FC2285" w:rsidRDefault="00FC2285" w:rsidP="00FC2285">
      <w:pPr>
        <w:tabs>
          <w:tab w:val="num" w:pos="567"/>
        </w:tabs>
        <w:spacing w:line="360" w:lineRule="auto"/>
      </w:pPr>
    </w:p>
    <w:p w14:paraId="673030B9" w14:textId="3ECA1721" w:rsidR="00FC2285" w:rsidRDefault="00FC2285" w:rsidP="00FC2285">
      <w:pPr>
        <w:tabs>
          <w:tab w:val="num" w:pos="567"/>
        </w:tabs>
        <w:spacing w:line="360" w:lineRule="auto"/>
      </w:pPr>
    </w:p>
    <w:p w14:paraId="69E6125F" w14:textId="3A5BA7FE" w:rsidR="00FC2285" w:rsidRDefault="00FC2285" w:rsidP="00FC2285">
      <w:pPr>
        <w:tabs>
          <w:tab w:val="num" w:pos="567"/>
        </w:tabs>
        <w:spacing w:line="360" w:lineRule="auto"/>
      </w:pPr>
    </w:p>
    <w:p w14:paraId="6948A12C" w14:textId="225C1663" w:rsidR="00FC2285" w:rsidRDefault="00FC2285" w:rsidP="00FC2285">
      <w:pPr>
        <w:tabs>
          <w:tab w:val="num" w:pos="567"/>
        </w:tabs>
        <w:spacing w:line="360" w:lineRule="auto"/>
      </w:pPr>
    </w:p>
    <w:p w14:paraId="3C5BEC90" w14:textId="18EDD95E" w:rsidR="00FC2285" w:rsidRPr="00262E9B" w:rsidRDefault="00FC2285" w:rsidP="00FC2285">
      <w:pPr>
        <w:pStyle w:val="Nadpis1a"/>
        <w:ind w:left="2835"/>
      </w:pPr>
      <w:bookmarkStart w:id="1" w:name="_Toc7100810"/>
      <w:r>
        <w:lastRenderedPageBreak/>
        <w:t xml:space="preserve">VYTYČOVACÍ SOUŘADNICE </w:t>
      </w:r>
      <w:proofErr w:type="gramStart"/>
      <w:r>
        <w:t>S - JTSK</w:t>
      </w:r>
      <w:bookmarkStart w:id="2" w:name="_GoBack"/>
      <w:bookmarkEnd w:id="1"/>
      <w:bookmarkEnd w:id="2"/>
      <w:proofErr w:type="gramEnd"/>
      <w:r w:rsidRPr="00262E9B">
        <w:t xml:space="preserve"> </w:t>
      </w:r>
    </w:p>
    <w:tbl>
      <w:tblPr>
        <w:tblW w:w="9951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"/>
        <w:gridCol w:w="396"/>
        <w:gridCol w:w="46"/>
        <w:gridCol w:w="23"/>
        <w:gridCol w:w="1331"/>
        <w:gridCol w:w="137"/>
        <w:gridCol w:w="24"/>
        <w:gridCol w:w="890"/>
        <w:gridCol w:w="692"/>
        <w:gridCol w:w="30"/>
        <w:gridCol w:w="342"/>
        <w:gridCol w:w="588"/>
        <w:gridCol w:w="30"/>
        <w:gridCol w:w="342"/>
        <w:gridCol w:w="16"/>
        <w:gridCol w:w="117"/>
        <w:gridCol w:w="263"/>
        <w:gridCol w:w="1136"/>
        <w:gridCol w:w="88"/>
        <w:gridCol w:w="230"/>
        <w:gridCol w:w="1019"/>
        <w:gridCol w:w="280"/>
        <w:gridCol w:w="69"/>
        <w:gridCol w:w="683"/>
        <w:gridCol w:w="209"/>
        <w:gridCol w:w="751"/>
        <w:gridCol w:w="209"/>
      </w:tblGrid>
      <w:tr w:rsidR="006D7AC5" w:rsidRPr="006D7AC5" w14:paraId="2E3A273C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1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0CB9C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HLAVNÍ BODY TRASY: VĚTEV A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F7ED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F150B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HLAVNÍ BODY TRASY: VĚTEV E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1BA0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40287CC9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0055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Bod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9743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Staničení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CD9E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Souřadnice Y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50E81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Souřadnice X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540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9828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Bod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BFB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Staničení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5030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Souřadnice Y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145A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Souřadnice X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A277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6AE8D5F3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F73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ZU: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4152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000.000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B818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671386.989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42EF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1012834.736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AD2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E73B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TK: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A59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0000.000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877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671134.292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0139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1012497.501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F59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60C61261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4CB6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TK: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C1FA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036.771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6754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671404.902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EDC1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1012802.624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F04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893F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KK: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123F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027.876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FEF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671110.778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B3F1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1012482.572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F5A3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7CCFE520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F7D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KT: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75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039.671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05D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671406.240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799A3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1012800.051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D0D2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EC30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KK: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D857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160.129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5110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671024.024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BE0C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1012384.079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A65C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59D8EA27" w14:textId="77777777" w:rsidTr="006D7AC5">
        <w:trPr>
          <w:gridBefore w:val="1"/>
          <w:gridAfter w:val="1"/>
          <w:wBefore w:w="10" w:type="dxa"/>
          <w:wAfter w:w="209" w:type="dxa"/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5E84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KU: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D863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130.362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121D2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671445.754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55E1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1012718.421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6D0D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7F04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KT: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919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178.673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3E1F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671008.170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0A7D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1012381.930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36DD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53DD2D35" w14:textId="77777777" w:rsidTr="006D7AC5">
        <w:trPr>
          <w:gridBefore w:val="1"/>
          <w:gridAfter w:val="1"/>
          <w:wBefore w:w="10" w:type="dxa"/>
          <w:wAfter w:w="209" w:type="dxa"/>
          <w:trHeight w:val="315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BC47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DE5F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5C8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9FC1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7DB2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9CB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TK: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1D1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225.459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55BC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670975.323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8E489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1012415.247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2BEC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72D60E75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1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1C397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HLAVNÍ BODY TRASY: VĚTEV B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4B98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E7E8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KT: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9F9D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234.960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3327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670968.984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137B8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1012422.319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7FA9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0703A5FD" w14:textId="77777777" w:rsidTr="006D7AC5">
        <w:trPr>
          <w:gridBefore w:val="1"/>
          <w:gridAfter w:val="1"/>
          <w:wBefore w:w="10" w:type="dxa"/>
          <w:wAfter w:w="209" w:type="dxa"/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58BE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Bod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4E36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Staničení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5A38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Souřadnice Y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AECD6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Souřadnice X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AC91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D0C3E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KU: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770D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250.617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AFF93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670959.099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F86D0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1012434.461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C5CD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3E54222A" w14:textId="77777777" w:rsidTr="006D7AC5">
        <w:trPr>
          <w:gridBefore w:val="1"/>
          <w:gridAfter w:val="1"/>
          <w:wBefore w:w="10" w:type="dxa"/>
          <w:wAfter w:w="209" w:type="dxa"/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39F9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ZU: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F5FE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000.000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E927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671395.463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56A2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1012844.443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6E18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756E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CD73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9654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FCE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CDE2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E1EF58D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F798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TK: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FD5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183.184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1309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671240.286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210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1012747.097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FDFF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9F63D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HLAVNÍ BODY TRASY: VĚTEV F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0A0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5EA9BEC6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F0CD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KT: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CA68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197.054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CECF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671228.546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AD55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1012739.709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6FA6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19AD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Bod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EC86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Staničení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B197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Souřadnice Y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DDD3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Souřadnice X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BD2F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6A14641A" w14:textId="77777777" w:rsidTr="006D7AC5">
        <w:trPr>
          <w:gridBefore w:val="1"/>
          <w:gridAfter w:val="1"/>
          <w:wBefore w:w="10" w:type="dxa"/>
          <w:wAfter w:w="209" w:type="dxa"/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898B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KU: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D81FD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733.335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B4AA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670775.047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B118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1012453.465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C385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B3D3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ZU: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7993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000.000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D4B6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671096.041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2EE1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1012656.074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48DE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1D99ABEC" w14:textId="77777777" w:rsidTr="006D7AC5">
        <w:trPr>
          <w:gridBefore w:val="1"/>
          <w:gridAfter w:val="1"/>
          <w:wBefore w:w="10" w:type="dxa"/>
          <w:wAfter w:w="209" w:type="dxa"/>
          <w:trHeight w:val="315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1387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690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DBFF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A089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8B35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40D2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KU: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8A86F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102.599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9535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671148.865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E990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1012568.119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08CE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6BB27D1B" w14:textId="77777777" w:rsidTr="006D7AC5">
        <w:trPr>
          <w:gridBefore w:val="1"/>
          <w:gridAfter w:val="1"/>
          <w:wBefore w:w="10" w:type="dxa"/>
          <w:wAfter w:w="209" w:type="dxa"/>
          <w:trHeight w:val="315"/>
        </w:trPr>
        <w:tc>
          <w:tcPr>
            <w:tcW w:w="391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652CE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HLAVNÍ BODY TRASY: VĚTEV C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8DEF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12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593B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1608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1BF3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0769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F0AA67C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6777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Bod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2A17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Staničení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A499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Souřadnice Y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7335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Souřadnice X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9CE6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2FFC9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HLAVNÍ BODY TRASY: VĚTEV G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92B9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797E488B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1C05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ZU: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C733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000.000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BF16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671409.273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27A9C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1012786.901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9BA3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AD32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Bod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2ADE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Staničení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51AC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Souřadnice Y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12B2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Souřadnice X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1F98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5F70BCE3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1E58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TK: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FF8C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226.008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90C0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671224.097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0EE81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1012657.326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AB71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979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ZU: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6932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000.000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92F1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671090.056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F739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1012529.978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3697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23E2035B" w14:textId="77777777" w:rsidTr="006D7AC5">
        <w:trPr>
          <w:gridBefore w:val="1"/>
          <w:gridAfter w:val="1"/>
          <w:wBefore w:w="10" w:type="dxa"/>
          <w:wAfter w:w="209" w:type="dxa"/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2A1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KT: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246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239.796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1C7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671211.905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D7258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1012650.971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72C9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59AE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KU: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1577A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137.466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9BF75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671169.777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BBA5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1012417.990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956C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00A66478" w14:textId="77777777" w:rsidTr="006D7AC5">
        <w:trPr>
          <w:gridBefore w:val="1"/>
          <w:gridAfter w:val="1"/>
          <w:wBefore w:w="10" w:type="dxa"/>
          <w:wAfter w:w="209" w:type="dxa"/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77A5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TK: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D7C5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329.671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76DB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671127.491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9F9F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1012620.119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6B6A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9A9F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B24D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1A63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2A92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126B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9CBCDFA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8EEF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KT: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3DD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340.941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370D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671117.396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BA0E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1012615.158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7658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AEAFB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HLAVNÍ BODY TRASY: VĚTEV H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77E0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70BE2415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9E96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TK: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CF33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396.982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C093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671070.005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A09F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1012585.246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C84F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6FCA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Bod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89B7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Staničení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01E3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Souřadnice Y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02CCA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Souřadnice X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161B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1BF9B6EA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B36D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KT: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774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409.565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48A5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671059.538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CA68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1012578.265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DE20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54E4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ZU: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9FAC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000.000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6624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670864.474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F4602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1012506.363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8D03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422D18AE" w14:textId="77777777" w:rsidTr="006D7AC5">
        <w:trPr>
          <w:gridBefore w:val="1"/>
          <w:gridAfter w:val="1"/>
          <w:wBefore w:w="10" w:type="dxa"/>
          <w:wAfter w:w="209" w:type="dxa"/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AE10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KU: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8E32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607.708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0104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670897.514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E942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1012464.209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1DF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D69A7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KU: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00D5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120.470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B805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670938.790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67D7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1012411.546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90B2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D7AC5" w:rsidRPr="006D7AC5" w14:paraId="7CFD68A1" w14:textId="77777777" w:rsidTr="006D7AC5">
        <w:trPr>
          <w:gridBefore w:val="1"/>
          <w:gridAfter w:val="1"/>
          <w:wBefore w:w="10" w:type="dxa"/>
          <w:wAfter w:w="209" w:type="dxa"/>
          <w:trHeight w:val="315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8925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215B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546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B4A2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8F71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AF76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30FE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5DBB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202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FF52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F7C6EED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1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A3EBE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HLAVNÍ BODY TRASY: VĚTEV D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E3A9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975E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C5B9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14B7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489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25DF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5C21F3C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866E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Bod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02F2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Staničení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D4AA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Souřadnice Y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5A29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Souřadnice X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B3DF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6098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821C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405C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E8F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BB8E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F111EA5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5110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ZU: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BC17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000.000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8DBD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671304.303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36FED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1012600.248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AF38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DDDE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5FE8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2F35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EFA9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81D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B8E7733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1731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TK: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9EAD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024.610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302B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671280.162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BDA6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1012605.035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69CF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EA7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307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42F2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111A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E250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9CA353F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F9F3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KT: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BE9F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033.822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B21D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671271.037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DF3A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1012604.720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9DAA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662A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48C8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FA5F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E611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E5A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C3E87BC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99C3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TK: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A93C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145.401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493D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671163.348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4932D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1012575.516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04CB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C679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FEF6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B04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94C0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6C55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C326B45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9EFF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KT: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6D6A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156.270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9AD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671153.464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EFFF5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1012571.101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1AB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40F0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779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3683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32B2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511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18DFB30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A0B5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TK: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1B0D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266.844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A16B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671060.692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5AEC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1012510.934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E519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D1D7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14C8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2BF1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D6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DA0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3761317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A51C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KT: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11ED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277.800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9B4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671051.726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736A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1012504.642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9D8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01D5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19A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CF82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90F7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3288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9AFEB1A" w14:textId="77777777" w:rsidTr="006D7AC5">
        <w:trPr>
          <w:gridBefore w:val="1"/>
          <w:gridAfter w:val="1"/>
          <w:wBefore w:w="10" w:type="dxa"/>
          <w:wAfter w:w="209" w:type="dxa"/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7299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KU: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3E76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km: 0 m: 421.136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20B74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670937.480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3F15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D7AC5">
              <w:rPr>
                <w:rFonts w:ascii="Calibri" w:hAnsi="Calibri" w:cs="Calibri"/>
                <w:color w:val="000000"/>
                <w:sz w:val="16"/>
                <w:szCs w:val="16"/>
              </w:rPr>
              <w:t>1012418.081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5D1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3EA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B431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9DE2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CC10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7212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CB7CEFA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B09A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F2BC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794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EB34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00CD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8BB5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6E2E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B6E8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C8E0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AF7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CCB07BD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C44D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5F1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1E3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1A6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987D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BD5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68CB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88C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9E7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77F4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2D7DCB2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4869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B6F9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605C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83CB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D423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32C9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CEF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83F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66BD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3ABE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8122582" w14:textId="77777777" w:rsidTr="006D7AC5">
        <w:trPr>
          <w:gridBefore w:val="1"/>
          <w:gridAfter w:val="1"/>
          <w:wBefore w:w="10" w:type="dxa"/>
          <w:wAfter w:w="209" w:type="dxa"/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A6F9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7759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68F6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9083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CE1A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8811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CC0D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E08F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B9D7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3AF2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687A0A1" w14:textId="77777777" w:rsidTr="006D7AC5">
        <w:trPr>
          <w:trHeight w:val="300"/>
        </w:trPr>
        <w:tc>
          <w:tcPr>
            <w:tcW w:w="35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72A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lastRenderedPageBreak/>
              <w:t>VYTYČOVACÍ SOUŘADNICE VĚTVE A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247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5F09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BE67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6192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F11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A2E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FB23D23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A02E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ČB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D22A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7C50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X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F4FC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446C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ČB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C370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9011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X</w:t>
            </w: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C4DA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C38F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7CD613B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046A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32D7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671397.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8737m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3FBE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1012840.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6587m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4C12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32AB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41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AB31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0661m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5D99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2739m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A4EE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1B8D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EC176DF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7ECB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67D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671395.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4942m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BA02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1012837.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7238m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AFEB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551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42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F76C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671423.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7052m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C69D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0687m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523C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9D4B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A276A51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A2A7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D09C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671394.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7268m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ECC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1012833.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1097m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6986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2989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43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4B08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671441.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3733m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4CC1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1012734.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3565m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645C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0B33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FEB8EF9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69E9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EAF5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671395.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6401m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939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1012828.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8798m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1CCA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6397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44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6F5E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671444.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0979m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5565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1012733.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8919m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D5DB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1B5E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314E07E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8A13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D0AF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671387.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4681m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9FBE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1012824.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3215m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258F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ABE9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45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F553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671436.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9780m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0F9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6654m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6148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F4E1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A63396F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5047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8EFA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671385.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1044m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F53E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4514m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39F0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80FD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46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50F4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671435.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6562m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75AD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3797m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52B0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13AA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B15E6B4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F366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720E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671382.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9344m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51D3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1012829.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1359m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DEF9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3BD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47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9C6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671408.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1596m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2600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1012780.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0198m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ADE5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45F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D05AB24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0564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B38F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671376.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9544m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60F2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1012829.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2767m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932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A115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48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9009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671423.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5893m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8789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1012748.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1440m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753F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CB7D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C38ED91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35D7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9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592D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671397.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7032m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4E0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1012828.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8192m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4C7F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87C5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49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EA1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671433.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6091m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0A34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4445m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4592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CBA6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6F3CF3C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ECB3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5BF7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671396.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2778m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FEA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5179m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4398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F498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50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4B27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671444.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5561m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F1A5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1398m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E57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98F8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2C333E4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1C8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11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DE1F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671388.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2746m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319B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1012823.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0537m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A93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FA3F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51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1F88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671445.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4049m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8E71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1012731.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1917m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5CA6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2869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602460D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A792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F0B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671386.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7246m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E4A2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1012822.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6956m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F2C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815E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52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D1C3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671439.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2449m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FD63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6328m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93E2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2B0B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37A896B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65E4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C9A4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671405.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3461m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25C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1012808.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7839m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E5F8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407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53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C01B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671437.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3989m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9F0E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7793m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C266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9749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D4B1156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6891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517A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671406.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5533m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A6B7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1012810.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5360m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A8F3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55E5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54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FBE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671439.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0191m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A09A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1012716.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2682m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1877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5CBD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F170634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4FCA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D93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671399.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4459m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6D3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1012805.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4928m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2E84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805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55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6E75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671441.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1207m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FA7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1012717.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0906m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CAF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A1B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437B1F8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B8E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26E3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671397.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6947m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5C6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1012805.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6001m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5B4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C581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56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B356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671442.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1134m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C973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1012717.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7641m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2214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363C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E44FDEB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3476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17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A2E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671393.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8093m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2037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1012807.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9234m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9E6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51CD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57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0855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671448.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0716m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8A35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8064m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F0BA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0128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F9A436A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E17E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7082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671394.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4298m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08BD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1012806.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9600m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C8F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884D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58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D6B1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671450.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1408m</w:t>
            </w:r>
            <w:proofErr w:type="gramEnd"/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277F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4080m</w:t>
            </w:r>
            <w:proofErr w:type="gramEnd"/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24A4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85B0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0F60DA3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901B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19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48D6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671393.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4121m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13E7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1012803.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9903m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584D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5F56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3A32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7838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E68A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A92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83060F7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6299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5633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671385.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3359m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AF52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1012801.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1495m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C261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E5EC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5EB8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8822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657F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A000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9912BB0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4BBB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21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17EF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671384.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0500m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FD73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1012801.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7300m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12A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3C8A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624A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927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8B9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15CC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A3DD698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5E04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8F0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671385.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1471m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1093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1012796.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3323m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4F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4070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E08E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9828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25CB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B141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843952D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805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23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DDAB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671396.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6700m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BEA1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1012799.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8661m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0E8E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4865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1B06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787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BC3B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051E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83E5B14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EB79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24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6DAD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671399.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0566m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B3D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1012798.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8254m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C54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242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9296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65AB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FEF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EE1E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7C8126D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8CC3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FD59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671400.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6677m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1D9E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1012800.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4601m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1107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0884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8114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BF81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A14C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CD30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AC49A53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7AE8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26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223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671401.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5947m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471C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1012802.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1111m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9D2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3EF4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EB96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C6D8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BEB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E259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7948E20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140C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27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F48A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671407.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0918m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3A64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1012805.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1775m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FE48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F52A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3C12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64DF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8B65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7423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CC33C6B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D406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28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CCD5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671409.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5218m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F651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1012805.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3215m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60A5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6594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BFE2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2776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ADA8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EE9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E2048D9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1A57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29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6BDB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671409.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5263m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8373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1012800.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1482m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B4C3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B0E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A360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A50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596F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C8B7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67F1831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7922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30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E125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671412.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2307m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38F3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1012799.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7253m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92BF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92CA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CEC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4309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7F70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CA4E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FF0CE5B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0DA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31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AC0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671406.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0931m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A080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1012793.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4697m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9D5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7B21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767D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7238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DC0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4990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3CC8617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9674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32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BF02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671416.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0498m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7D39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1012786.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6715m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D2B2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CAB0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A89D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6DA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6F8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3CD0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931B8D4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0FB5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33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63FE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671417.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4591m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1C7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1012788.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9242m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7E19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4E0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A390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B192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2172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655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CB72DF6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C862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34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2E6D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671413.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1541m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EEF8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1012778.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8825m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78F3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F13C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22B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F930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7B89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0BB1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944F153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B1BD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35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71EE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671406.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1736m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8849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1012789.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2869m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4640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D8CE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41EA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92CE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DAA1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3D37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1293098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AB63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36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E787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671409.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9235m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01E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1012781.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5401m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EF5F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E61D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B671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FBBB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1692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C82F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C8AFD8F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A2DF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37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2CC3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671428.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9616m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0AE7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9974m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1372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E01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7A5C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F9E5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9FC9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B30C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67A0BE0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E4AC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38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7FA5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671431.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6660m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B454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5745m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D89B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7F70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DD74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E76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1689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B92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8C8FFAE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649C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39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E9A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671431.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5126m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8726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7273m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99EE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DFD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7837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14B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A613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4A8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106C73C" w14:textId="77777777" w:rsidTr="006D7AC5">
        <w:trPr>
          <w:trHeight w:val="300"/>
        </w:trPr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584B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207E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671432.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7553m</w:t>
            </w:r>
            <w:proofErr w:type="gramEnd"/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6CA9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3243m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E53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1B9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0662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C523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A021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EC92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0EF54D2" w14:textId="77777777" w:rsidTr="006D7AC5">
        <w:trPr>
          <w:gridAfter w:val="4"/>
          <w:wAfter w:w="1852" w:type="dxa"/>
          <w:trHeight w:val="300"/>
        </w:trPr>
        <w:tc>
          <w:tcPr>
            <w:tcW w:w="35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97D3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lastRenderedPageBreak/>
              <w:t>VYTYČOVACÍ SOUŘADNICE VĚTVE B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4CED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DD1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F598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9E0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12AA68A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C89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ČB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391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62B9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X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7D8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720D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ČB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367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5DC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X</w:t>
            </w:r>
          </w:p>
        </w:tc>
      </w:tr>
      <w:tr w:rsidR="006D7AC5" w:rsidRPr="006D7AC5" w14:paraId="11DEEEC3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DBE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59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798E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671393.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5833m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20FB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1012847.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4036m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2B17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FA42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107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88E2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671049.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6487m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189C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1012630.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3388m</w:t>
            </w:r>
            <w:proofErr w:type="gramEnd"/>
          </w:p>
        </w:tc>
      </w:tr>
      <w:tr w:rsidR="006D7AC5" w:rsidRPr="006D7AC5" w14:paraId="6AFD663C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A580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60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0C0D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671392.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3165m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1E07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1012846.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6003m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C836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9E84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108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A7F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671026.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1046m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85CD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1012606.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0175m</w:t>
            </w:r>
            <w:proofErr w:type="gramEnd"/>
          </w:p>
        </w:tc>
      </w:tr>
      <w:tr w:rsidR="006D7AC5" w:rsidRPr="006D7AC5" w14:paraId="41EFFE7B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8015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61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9001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671373.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4941m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61C4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1012834.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7927m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64B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EF48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109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6CBA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0370m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FE13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1012607.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7088m</w:t>
            </w:r>
            <w:proofErr w:type="gramEnd"/>
          </w:p>
        </w:tc>
      </w:tr>
      <w:tr w:rsidR="006D7AC5" w:rsidRPr="006D7AC5" w14:paraId="1635E417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2860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62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DAAF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671372.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4891m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4A47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1012833.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5720m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54D4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3836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110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4C6A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671021.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8345m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501E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1012612.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7826m</w:t>
            </w:r>
            <w:proofErr w:type="gramEnd"/>
          </w:p>
        </w:tc>
      </w:tr>
      <w:tr w:rsidR="006D7AC5" w:rsidRPr="006D7AC5" w14:paraId="71E903CE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C078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63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A3A6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671375.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6837m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EA81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1012828.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4796m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3D9D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9ED1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111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A7F1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670989.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1669m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9DA5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1012582.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7028m</w:t>
            </w:r>
            <w:proofErr w:type="gramEnd"/>
          </w:p>
        </w:tc>
      </w:tr>
      <w:tr w:rsidR="006D7AC5" w:rsidRPr="006D7AC5" w14:paraId="3FEA9BA1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3E06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64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3F4D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671316.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2800m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4521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1012798.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3110m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D22F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3B1A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112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3B0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670988.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0993m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FC87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1012584.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3940m</w:t>
            </w:r>
            <w:proofErr w:type="gramEnd"/>
          </w:p>
        </w:tc>
      </w:tr>
      <w:tr w:rsidR="006D7AC5" w:rsidRPr="006D7AC5" w14:paraId="67CEE720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148E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65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5ADF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671319.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4685m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FA87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1012793.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2283m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F691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FCBE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113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F603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670984.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8968m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40B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1012589.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4679m</w:t>
            </w:r>
            <w:proofErr w:type="gramEnd"/>
          </w:p>
        </w:tc>
      </w:tr>
      <w:tr w:rsidR="006D7AC5" w:rsidRPr="006D7AC5" w14:paraId="0D9C30CB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A26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66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2F7F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671290.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8994m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0B12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1012775.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3063m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9E66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8320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114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8DC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670951.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1616m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138C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1012561.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0793m</w:t>
            </w:r>
            <w:proofErr w:type="gramEnd"/>
          </w:p>
        </w:tc>
      </w:tr>
      <w:tr w:rsidR="006D7AC5" w:rsidRPr="006D7AC5" w14:paraId="66BF0D50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890F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D6C6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671287.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7109m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991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1012780.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3890m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2C4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484B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115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6BA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670948.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8770m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985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1012557.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2721m</w:t>
            </w:r>
            <w:proofErr w:type="gramEnd"/>
          </w:p>
        </w:tc>
      </w:tr>
      <w:tr w:rsidR="006D7AC5" w:rsidRPr="006D7AC5" w14:paraId="7EC5D282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E949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68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87A7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671280.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3410m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E235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1012775.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7657m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F3FE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2BB8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116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148F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670942.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8968m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90F8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1012553.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4975m</w:t>
            </w:r>
            <w:proofErr w:type="gramEnd"/>
          </w:p>
        </w:tc>
      </w:tr>
      <w:tr w:rsidR="006D7AC5" w:rsidRPr="006D7AC5" w14:paraId="2E157881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9B9F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69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129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671283.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5295m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53CB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1012770.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6831m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6EB8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5A87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117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C35E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670938.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8999m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C5E2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1012553.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3398m</w:t>
            </w:r>
            <w:proofErr w:type="gramEnd"/>
          </w:p>
        </w:tc>
      </w:tr>
      <w:tr w:rsidR="006D7AC5" w:rsidRPr="006D7AC5" w14:paraId="7A74BD8D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CC17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70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6821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671269.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7447m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A7FD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1012762.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0356m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7CEE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A0FD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118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DCE3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670935.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6974m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C25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1012558.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4136m</w:t>
            </w:r>
            <w:proofErr w:type="gramEnd"/>
          </w:p>
        </w:tc>
      </w:tr>
      <w:tr w:rsidR="006D7AC5" w:rsidRPr="006D7AC5" w14:paraId="31D7876E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8C5E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71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E111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671267.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7519m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303F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4245m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BD55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3ACC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119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8A0D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671241.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8868m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F41A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1012744.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5598m</w:t>
            </w:r>
            <w:proofErr w:type="gramEnd"/>
          </w:p>
        </w:tc>
      </w:tr>
      <w:tr w:rsidR="006D7AC5" w:rsidRPr="006D7AC5" w14:paraId="5FE523C0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34AE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72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E0FE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671261.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7613m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51EC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6665m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9CC6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3295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120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4CE1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671236.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0109m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DF2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1012740.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8680m</w:t>
            </w:r>
            <w:proofErr w:type="gramEnd"/>
          </w:p>
        </w:tc>
      </w:tr>
      <w:tr w:rsidR="006D7AC5" w:rsidRPr="006D7AC5" w14:paraId="520946C7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9604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73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E7FD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671257.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3404m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B606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2541m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E2E9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B17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121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E09E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671230.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1401m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FD84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1012737.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1681m</w:t>
            </w:r>
            <w:proofErr w:type="gramEnd"/>
          </w:p>
        </w:tc>
      </w:tr>
      <w:tr w:rsidR="006D7AC5" w:rsidRPr="006D7AC5" w14:paraId="466ED5FA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D2D7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74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611A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671254.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1519m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5BA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3368m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91F0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78DF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122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EB27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671238.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6913m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2839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1012749.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6381m</w:t>
            </w:r>
            <w:proofErr w:type="gramEnd"/>
          </w:p>
        </w:tc>
      </w:tr>
      <w:tr w:rsidR="006D7AC5" w:rsidRPr="006D7AC5" w14:paraId="2FAE3386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3B26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75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30C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671222.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6111m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F27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1012732.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4159m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DE0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EA23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123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2919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671232.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8153m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7435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1012745.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9463m</w:t>
            </w:r>
            <w:proofErr w:type="gramEnd"/>
          </w:p>
        </w:tc>
      </w:tr>
      <w:tr w:rsidR="006D7AC5" w:rsidRPr="006D7AC5" w14:paraId="6B0D4EDF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B5EE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76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4280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671219.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4085m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1185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1012737.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4897m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ED20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91C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124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1C93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671226.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9445m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7DA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1012742.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2464m</w:t>
            </w:r>
            <w:proofErr w:type="gramEnd"/>
          </w:p>
        </w:tc>
      </w:tr>
      <w:tr w:rsidR="006D7AC5" w:rsidRPr="006D7AC5" w14:paraId="1083E7E1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7A27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77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1A1C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671220.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7492m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24D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8756m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CD0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2DA4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125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CA2B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670931.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5938m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C41C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1012546.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3632m</w:t>
            </w:r>
            <w:proofErr w:type="gramEnd"/>
          </w:p>
        </w:tc>
      </w:tr>
      <w:tr w:rsidR="006D7AC5" w:rsidRPr="006D7AC5" w14:paraId="72BE4D39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356E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78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92C7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671214.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7691m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C921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1010m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CB48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564E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126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D841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670929.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9004m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0E50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1012545.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2943m</w:t>
            </w:r>
            <w:proofErr w:type="gramEnd"/>
          </w:p>
        </w:tc>
      </w:tr>
      <w:tr w:rsidR="006D7AC5" w:rsidRPr="006D7AC5" w14:paraId="561BBB98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5794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79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A25C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671210.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7722m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7473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9433m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3C44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C98B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127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BEA5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670928.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8329m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AE6F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1012546.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9856m</w:t>
            </w:r>
            <w:proofErr w:type="gramEnd"/>
          </w:p>
        </w:tc>
      </w:tr>
      <w:tr w:rsidR="006D7AC5" w:rsidRPr="006D7AC5" w14:paraId="6583C299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879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80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68FB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671198.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3626m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4FE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1012717.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1105m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1687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0AF7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128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817B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6304m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3676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1012552.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0594m</w:t>
            </w:r>
            <w:proofErr w:type="gramEnd"/>
          </w:p>
        </w:tc>
      </w:tr>
      <w:tr w:rsidR="006D7AC5" w:rsidRPr="006D7AC5" w14:paraId="078EF599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D470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81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343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671285.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8747m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EAC7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1012769.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7933m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B61E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852E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129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19F3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670903.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3832m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5000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1012530.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9219m</w:t>
            </w:r>
            <w:proofErr w:type="gramEnd"/>
          </w:p>
        </w:tc>
      </w:tr>
      <w:tr w:rsidR="006D7AC5" w:rsidRPr="006D7AC5" w14:paraId="09089105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0950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82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1C1A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671195.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1601m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DE4A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1843m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9A9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A43B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130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5872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670901.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5214m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F70D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3817m</w:t>
            </w:r>
            <w:proofErr w:type="gramEnd"/>
          </w:p>
        </w:tc>
      </w:tr>
      <w:tr w:rsidR="006D7AC5" w:rsidRPr="006D7AC5" w14:paraId="5381A74D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0273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83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C230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671196.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3963m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854B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1012713.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5043m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47B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A3EE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131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B083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670895.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5412m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6B8F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1012523.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6070m</w:t>
            </w:r>
            <w:proofErr w:type="gramEnd"/>
          </w:p>
        </w:tc>
      </w:tr>
      <w:tr w:rsidR="006D7AC5" w:rsidRPr="006D7AC5" w14:paraId="4BEB2BFF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263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84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1EAE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671194.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2380m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CCC1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1012712.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1420m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C50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718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132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E604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670891.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5443m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FFAF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1012523.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4493m</w:t>
            </w:r>
            <w:proofErr w:type="gramEnd"/>
          </w:p>
        </w:tc>
      </w:tr>
      <w:tr w:rsidR="006D7AC5" w:rsidRPr="006D7AC5" w14:paraId="23F11A42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3A8C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85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FD88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671191.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0056m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1956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1012712.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4668m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D16E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5C77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133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1BE4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670888.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3417m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D7D6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1012528.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5231m</w:t>
            </w:r>
            <w:proofErr w:type="gramEnd"/>
          </w:p>
        </w:tc>
      </w:tr>
      <w:tr w:rsidR="006D7AC5" w:rsidRPr="006D7AC5" w14:paraId="7FC5E9CB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92C2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86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F5CE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671187.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8030m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D206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1012717.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5406m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0F8B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1801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134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810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670871.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7056m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24D8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1012510.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9273m</w:t>
            </w:r>
            <w:proofErr w:type="gramEnd"/>
          </w:p>
        </w:tc>
      </w:tr>
      <w:tr w:rsidR="006D7AC5" w:rsidRPr="006D7AC5" w14:paraId="0DD700A4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70D3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87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2527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671175.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6782m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374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1012702.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7923m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6281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29D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135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AE00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670868.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5031m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F22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1012516.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0011m</w:t>
            </w:r>
            <w:proofErr w:type="gramEnd"/>
          </w:p>
        </w:tc>
      </w:tr>
      <w:tr w:rsidR="006D7AC5" w:rsidRPr="006D7AC5" w14:paraId="7FB01C2A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03CB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88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6079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671173.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8164m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E97F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1012699.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2520m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852E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0DA3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136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FF3E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670863.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6517m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C34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1012512.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9390m</w:t>
            </w:r>
            <w:proofErr w:type="gramEnd"/>
          </w:p>
        </w:tc>
      </w:tr>
      <w:tr w:rsidR="006D7AC5" w:rsidRPr="006D7AC5" w14:paraId="21C52E49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5642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89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F1CF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671167.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8362m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79E9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1012695.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4774m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567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E931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137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7EA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670870.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1316m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C97B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0122m</w:t>
            </w:r>
            <w:proofErr w:type="gramEnd"/>
          </w:p>
        </w:tc>
      </w:tr>
      <w:tr w:rsidR="006D7AC5" w:rsidRPr="006D7AC5" w14:paraId="7B230061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D621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90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8CF5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671163.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8393m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254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1012695.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3197m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0B7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3CB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138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5C3F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670864.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7092m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1E4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1990m</w:t>
            </w:r>
            <w:proofErr w:type="gramEnd"/>
          </w:p>
        </w:tc>
      </w:tr>
      <w:tr w:rsidR="006D7AC5" w:rsidRPr="006D7AC5" w14:paraId="01586B72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810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91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D944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671160.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6368m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E6FB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1012700.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3935m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085F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111D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139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5C07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670859.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6275m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575E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1012513.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7069m</w:t>
            </w:r>
            <w:proofErr w:type="gramEnd"/>
          </w:p>
        </w:tc>
      </w:tr>
      <w:tr w:rsidR="006D7AC5" w:rsidRPr="006D7AC5" w14:paraId="661D9955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EB02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92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7D94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671137.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2018m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73E5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1012678.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5063m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EE59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9EFB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140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D81D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670858.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7660m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F5F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1012514.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8061m</w:t>
            </w:r>
            <w:proofErr w:type="gramEnd"/>
          </w:p>
        </w:tc>
      </w:tr>
      <w:tr w:rsidR="006D7AC5" w:rsidRPr="006D7AC5" w14:paraId="7A13810C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0503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93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1E48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671135.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3399m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291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1012674.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9660m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A68F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8BC9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141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D5C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670855.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3030m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587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1012512.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1692m</w:t>
            </w:r>
            <w:proofErr w:type="gramEnd"/>
          </w:p>
        </w:tc>
      </w:tr>
      <w:tr w:rsidR="006D7AC5" w:rsidRPr="006D7AC5" w14:paraId="6B7B0851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AAAA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94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2E93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3597m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8F30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1012671.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1913m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0923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6EC3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142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049A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670854.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8571m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65F8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3879m</w:t>
            </w:r>
            <w:proofErr w:type="gramEnd"/>
          </w:p>
        </w:tc>
      </w:tr>
      <w:tr w:rsidR="006D7AC5" w:rsidRPr="006D7AC5" w14:paraId="195F9561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028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95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E20F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3629m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33E4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1012671.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0336m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828F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968E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143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A041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670858.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0596m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CAE1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3141m</w:t>
            </w:r>
            <w:proofErr w:type="gramEnd"/>
          </w:p>
        </w:tc>
      </w:tr>
      <w:tr w:rsidR="006D7AC5" w:rsidRPr="006D7AC5" w14:paraId="0866524A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268B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96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8942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1603m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80A7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1012676.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1074m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72CF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595A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144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A832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670872.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6005m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743F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1270m</w:t>
            </w:r>
            <w:proofErr w:type="gramEnd"/>
          </w:p>
        </w:tc>
      </w:tr>
      <w:tr w:rsidR="006D7AC5" w:rsidRPr="006D7AC5" w14:paraId="58291ECD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F9D4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97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6FB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671106.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2587m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72E1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9753m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0498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18EB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145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F80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670859.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1726m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4979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6515m</w:t>
            </w:r>
            <w:proofErr w:type="gramEnd"/>
          </w:p>
        </w:tc>
      </w:tr>
      <w:tr w:rsidR="006D7AC5" w:rsidRPr="006D7AC5" w14:paraId="2E9222BE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F843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98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722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671103.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0562m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8D84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1012664.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0491m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EE56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37BA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146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CA53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670822.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5126m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A209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1012479.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8771m</w:t>
            </w:r>
            <w:proofErr w:type="gramEnd"/>
          </w:p>
        </w:tc>
      </w:tr>
      <w:tr w:rsidR="006D7AC5" w:rsidRPr="006D7AC5" w14:paraId="5A82EDCA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BA89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lastRenderedPageBreak/>
              <w:t>99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F935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671102.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3935m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3DBA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5356m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D685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9661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147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E63F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670819.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1647m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CB11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8592m</w:t>
            </w:r>
            <w:proofErr w:type="gramEnd"/>
          </w:p>
        </w:tc>
      </w:tr>
      <w:tr w:rsidR="006D7AC5" w:rsidRPr="006D7AC5" w14:paraId="64F01BCC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932D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BDB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671101.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7147m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CFEA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9682m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20DE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D455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148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916C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670823.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4348m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C9A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1012478.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0941m</w:t>
            </w:r>
            <w:proofErr w:type="gramEnd"/>
          </w:p>
        </w:tc>
      </w:tr>
      <w:tr w:rsidR="006D7AC5" w:rsidRPr="006D7AC5" w14:paraId="0282536E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75A0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6384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671097.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0626m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E54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0318m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3E7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0563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149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8722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670787.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9876m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FBA1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1012455.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7201m</w:t>
            </w:r>
            <w:proofErr w:type="gramEnd"/>
          </w:p>
        </w:tc>
      </w:tr>
      <w:tr w:rsidR="006D7AC5" w:rsidRPr="006D7AC5" w14:paraId="3C11C655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7655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102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7DEA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671092.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3057m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4820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1682m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E3C6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156F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150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36B6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670786.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9200m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BFE2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1012457.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4114m</w:t>
            </w:r>
            <w:proofErr w:type="gramEnd"/>
          </w:p>
        </w:tc>
      </w:tr>
      <w:tr w:rsidR="006D7AC5" w:rsidRPr="006D7AC5" w14:paraId="7B254627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26C2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103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82E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671089.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1032m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ED3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2421m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D0A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BFE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151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2510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670783.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7175m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BC3D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1012462.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4852m</w:t>
            </w:r>
            <w:proofErr w:type="gramEnd"/>
          </w:p>
        </w:tc>
      </w:tr>
      <w:tr w:rsidR="006D7AC5" w:rsidRPr="006D7AC5" w14:paraId="2BD1F1A2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13CB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104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2AD0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671080.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9561m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4544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0997m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33D1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B152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152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6B6A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670784.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2599m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9334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1012453.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6136m</w:t>
            </w:r>
            <w:proofErr w:type="gramEnd"/>
          </w:p>
        </w:tc>
      </w:tr>
      <w:tr w:rsidR="006D7AC5" w:rsidRPr="006D7AC5" w14:paraId="04CB0ABC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F937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105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91E3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671084.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1586m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9D41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0259m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B41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E00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153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44B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670785.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1010m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3F85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1012449.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0538m</w:t>
            </w:r>
            <w:proofErr w:type="gramEnd"/>
          </w:p>
        </w:tc>
      </w:tr>
      <w:tr w:rsidR="006D7AC5" w:rsidRPr="006D7AC5" w14:paraId="0703C9F0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7873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106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AC13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671052.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8513m</w:t>
            </w:r>
            <w:proofErr w:type="gramEnd"/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39C8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2649m</w:t>
            </w:r>
            <w:proofErr w:type="gram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7AF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887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154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8EC5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670786.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7749m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F42D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1012450.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1484m</w:t>
            </w:r>
            <w:proofErr w:type="gramEnd"/>
          </w:p>
        </w:tc>
      </w:tr>
      <w:tr w:rsidR="006D7AC5" w:rsidRPr="006D7AC5" w14:paraId="6906CB4D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A68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F2E3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C84B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B414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35B6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155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6D49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670780.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0794m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5771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1012445.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7700m</w:t>
            </w:r>
            <w:proofErr w:type="gramEnd"/>
          </w:p>
        </w:tc>
      </w:tr>
      <w:tr w:rsidR="006D7AC5" w:rsidRPr="006D7AC5" w14:paraId="0D75F119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2454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89BC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BB7E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A86F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7684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156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7288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670769.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8084m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AB59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1012461.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4762m</w:t>
            </w:r>
            <w:proofErr w:type="gramEnd"/>
          </w:p>
        </w:tc>
      </w:tr>
      <w:tr w:rsidR="006D7AC5" w:rsidRPr="006D7AC5" w14:paraId="6C422576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F143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83EE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2F0F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374D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5799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157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5DBC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670774.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8300m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D90A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1012464.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7600m</w:t>
            </w:r>
            <w:proofErr w:type="gramEnd"/>
          </w:p>
        </w:tc>
      </w:tr>
      <w:tr w:rsidR="006D7AC5" w:rsidRPr="006D7AC5" w14:paraId="2687F944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409D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96AC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1EB3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9B3A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E3EF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158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1C0F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670776.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6167m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5025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1012465.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8605m</w:t>
            </w:r>
            <w:proofErr w:type="gramEnd"/>
          </w:p>
        </w:tc>
      </w:tr>
      <w:tr w:rsidR="006D7AC5" w:rsidRPr="006D7AC5" w14:paraId="5E224CE5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2739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94DC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A567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4C8E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61C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159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F953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670778.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9938m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C1FF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1012461.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5415m</w:t>
            </w:r>
            <w:proofErr w:type="gramEnd"/>
          </w:p>
        </w:tc>
      </w:tr>
      <w:tr w:rsidR="006D7AC5" w:rsidRPr="006D7AC5" w14:paraId="73DC6CBF" w14:textId="77777777" w:rsidTr="006D7AC5">
        <w:trPr>
          <w:gridAfter w:val="4"/>
          <w:wAfter w:w="1852" w:type="dxa"/>
          <w:trHeight w:val="300"/>
        </w:trPr>
        <w:tc>
          <w:tcPr>
            <w:tcW w:w="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CE00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64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3E1A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4028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2E15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160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BCC0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670781.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2675m</w:t>
            </w:r>
            <w:proofErr w:type="gramEnd"/>
          </w:p>
        </w:tc>
        <w:tc>
          <w:tcPr>
            <w:tcW w:w="1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FFBD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1012463.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5566m</w:t>
            </w:r>
            <w:proofErr w:type="gramEnd"/>
          </w:p>
        </w:tc>
      </w:tr>
    </w:tbl>
    <w:p w14:paraId="6A9E3E68" w14:textId="77777777" w:rsidR="00FC2285" w:rsidRDefault="00FC2285" w:rsidP="00B24880">
      <w:pPr>
        <w:tabs>
          <w:tab w:val="num" w:pos="567"/>
        </w:tabs>
        <w:spacing w:line="360" w:lineRule="auto"/>
        <w:ind w:left="567" w:firstLine="425"/>
      </w:pPr>
    </w:p>
    <w:p w14:paraId="1B6F04DE" w14:textId="578111D5" w:rsidR="0032628C" w:rsidRDefault="0032628C" w:rsidP="0032628C">
      <w:pPr>
        <w:spacing w:after="120" w:line="360" w:lineRule="auto"/>
        <w:ind w:left="992" w:firstLine="0"/>
      </w:pPr>
    </w:p>
    <w:p w14:paraId="0D960135" w14:textId="4EB90626" w:rsidR="006D7AC5" w:rsidRDefault="006D7AC5" w:rsidP="0032628C">
      <w:pPr>
        <w:spacing w:after="120" w:line="360" w:lineRule="auto"/>
        <w:ind w:left="992" w:firstLine="0"/>
      </w:pPr>
    </w:p>
    <w:p w14:paraId="2B2DCCFA" w14:textId="171D5F40" w:rsidR="006D7AC5" w:rsidRDefault="006D7AC5" w:rsidP="0032628C">
      <w:pPr>
        <w:spacing w:after="120" w:line="360" w:lineRule="auto"/>
        <w:ind w:left="992" w:firstLine="0"/>
      </w:pPr>
    </w:p>
    <w:p w14:paraId="5CDBD837" w14:textId="79029822" w:rsidR="006D7AC5" w:rsidRDefault="006D7AC5" w:rsidP="0032628C">
      <w:pPr>
        <w:spacing w:after="120" w:line="360" w:lineRule="auto"/>
        <w:ind w:left="992" w:firstLine="0"/>
      </w:pPr>
    </w:p>
    <w:p w14:paraId="73934E9A" w14:textId="753B6CB1" w:rsidR="006D7AC5" w:rsidRDefault="006D7AC5" w:rsidP="0032628C">
      <w:pPr>
        <w:spacing w:after="120" w:line="360" w:lineRule="auto"/>
        <w:ind w:left="992" w:firstLine="0"/>
      </w:pPr>
    </w:p>
    <w:p w14:paraId="03C5C129" w14:textId="548FE2F0" w:rsidR="006D7AC5" w:rsidRDefault="006D7AC5" w:rsidP="0032628C">
      <w:pPr>
        <w:spacing w:after="120" w:line="360" w:lineRule="auto"/>
        <w:ind w:left="992" w:firstLine="0"/>
      </w:pPr>
    </w:p>
    <w:p w14:paraId="2F01EF00" w14:textId="783A965C" w:rsidR="006D7AC5" w:rsidRDefault="006D7AC5" w:rsidP="0032628C">
      <w:pPr>
        <w:spacing w:after="120" w:line="360" w:lineRule="auto"/>
        <w:ind w:left="992" w:firstLine="0"/>
      </w:pPr>
    </w:p>
    <w:p w14:paraId="7AA72C92" w14:textId="7A65E5A1" w:rsidR="006D7AC5" w:rsidRDefault="006D7AC5" w:rsidP="0032628C">
      <w:pPr>
        <w:spacing w:after="120" w:line="360" w:lineRule="auto"/>
        <w:ind w:left="992" w:firstLine="0"/>
      </w:pPr>
    </w:p>
    <w:p w14:paraId="322756C9" w14:textId="2A393C41" w:rsidR="006D7AC5" w:rsidRDefault="006D7AC5" w:rsidP="0032628C">
      <w:pPr>
        <w:spacing w:after="120" w:line="360" w:lineRule="auto"/>
        <w:ind w:left="992" w:firstLine="0"/>
      </w:pPr>
    </w:p>
    <w:p w14:paraId="70C95E48" w14:textId="7832D3BC" w:rsidR="006D7AC5" w:rsidRDefault="006D7AC5" w:rsidP="0032628C">
      <w:pPr>
        <w:spacing w:after="120" w:line="360" w:lineRule="auto"/>
        <w:ind w:left="992" w:firstLine="0"/>
      </w:pPr>
    </w:p>
    <w:p w14:paraId="50F1BC92" w14:textId="64DC0ED2" w:rsidR="006D7AC5" w:rsidRDefault="006D7AC5" w:rsidP="0032628C">
      <w:pPr>
        <w:spacing w:after="120" w:line="360" w:lineRule="auto"/>
        <w:ind w:left="992" w:firstLine="0"/>
      </w:pPr>
    </w:p>
    <w:p w14:paraId="693169B3" w14:textId="27B0E8F2" w:rsidR="006D7AC5" w:rsidRDefault="006D7AC5" w:rsidP="0032628C">
      <w:pPr>
        <w:spacing w:after="120" w:line="360" w:lineRule="auto"/>
        <w:ind w:left="992" w:firstLine="0"/>
      </w:pPr>
    </w:p>
    <w:p w14:paraId="48E55B7D" w14:textId="21F3A081" w:rsidR="006D7AC5" w:rsidRDefault="006D7AC5" w:rsidP="0032628C">
      <w:pPr>
        <w:spacing w:after="120" w:line="360" w:lineRule="auto"/>
        <w:ind w:left="992" w:firstLine="0"/>
      </w:pPr>
    </w:p>
    <w:p w14:paraId="1A614364" w14:textId="20631498" w:rsidR="006D7AC5" w:rsidRDefault="006D7AC5" w:rsidP="0032628C">
      <w:pPr>
        <w:spacing w:after="120" w:line="360" w:lineRule="auto"/>
        <w:ind w:left="992" w:firstLine="0"/>
      </w:pPr>
    </w:p>
    <w:p w14:paraId="1419C6B7" w14:textId="3BE91680" w:rsidR="006D7AC5" w:rsidRDefault="006D7AC5" w:rsidP="0032628C">
      <w:pPr>
        <w:spacing w:after="120" w:line="360" w:lineRule="auto"/>
        <w:ind w:left="992" w:firstLine="0"/>
      </w:pPr>
    </w:p>
    <w:p w14:paraId="7810F2EE" w14:textId="549B4541" w:rsidR="006D7AC5" w:rsidRDefault="006D7AC5" w:rsidP="0032628C">
      <w:pPr>
        <w:spacing w:after="120" w:line="360" w:lineRule="auto"/>
        <w:ind w:left="992" w:firstLine="0"/>
      </w:pPr>
    </w:p>
    <w:tbl>
      <w:tblPr>
        <w:tblW w:w="9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1492"/>
        <w:gridCol w:w="1612"/>
        <w:gridCol w:w="960"/>
        <w:gridCol w:w="475"/>
        <w:gridCol w:w="1487"/>
        <w:gridCol w:w="1598"/>
        <w:gridCol w:w="960"/>
        <w:gridCol w:w="960"/>
      </w:tblGrid>
      <w:tr w:rsidR="006D7AC5" w:rsidRPr="006D7AC5" w14:paraId="4EDDA9DC" w14:textId="77777777" w:rsidTr="006D7AC5">
        <w:trPr>
          <w:trHeight w:val="300"/>
        </w:trPr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05C5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lastRenderedPageBreak/>
              <w:t>VYTYČOVACÍ SOUŘADNICE VĚTVE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4478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90DE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209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A35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671301.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9478m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6282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1012708.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1399m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878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B90C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2249A38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A440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ČB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0719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3B9A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5197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E20F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2F1C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671303.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0945m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4D0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1012706.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5013m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5168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E252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A552453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D27A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161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69B7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671406.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3889m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7ED3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1012781.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1617m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2D7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E85D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B33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671290.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1820m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26B2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6284m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64C2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5485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3A9A0A3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3B2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162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D071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671404.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4592m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5882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1012787.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1946m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4D34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A0A7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0F9A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671291.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7832m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8E3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0913m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B2C0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3C92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679689F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4462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163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46E8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671403.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0042m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136F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1012790.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6702m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85B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2A0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393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671274.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8703m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DCC2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1012710.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4166m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AD4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AF3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14CEBE8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6DE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164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753F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671402.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3507m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BFA0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1012788.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1601m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492B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DA06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0013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671262.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8609m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B54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4431m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0C5F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7351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A42486F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2E57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165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908C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671393.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7770m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377E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1012772.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3967m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C24D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F692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215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318A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671259.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4784m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66E3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3081m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E940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F51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7104987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1773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166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6FE8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671389.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8442m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F459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1012769.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6448m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068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C495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216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7986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671273.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0889m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F826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1012705.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7448m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AD6C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F5C9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8E5F56E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181C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167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BAE6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671386.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4043m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F088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1012774.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5607m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6EBB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DF96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217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53B5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671247.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7197m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30B3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1012689.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7320m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2EA1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C5B4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E8363CA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398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DAB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671385.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2576m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2519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1012776.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1994m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0965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3B5D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48C3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671260.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4043m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4FFC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1012697.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7384m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4C27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62FC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8260919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84AA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169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57FE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671373.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7575m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97FF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3882m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EEA8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898B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219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82DA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671261.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4563m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C32D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1012692.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6216m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2D6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5DDA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C00115A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7AFF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170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767B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671370.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9713m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783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9976m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CE4E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6BB2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782D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671263.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2169m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3559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1012688.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3613m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823E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633D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0075AE9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69DC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171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F034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671369.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8247m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C9E0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6362m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7E62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493E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221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AA77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671287.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3832m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7299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1012697.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9484m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369E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1EFC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8BCC1D4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7856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172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54AF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671366.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3848m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A707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1012760.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5522m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9C46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F585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222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DB82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671280.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5008m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FB91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1012693.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1325m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954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78A2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1BCAF26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4C7E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173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65D6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671365.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1922m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533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1012762.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2564m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76F8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E3BE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223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C6B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671265.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9361m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F298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1012682.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9410m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7EBF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5369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0AC862D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832A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174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BEF1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671360.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3220m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FDE3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7509m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D62F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A55E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224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F47C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671259.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0537m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17F9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1012678.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1251m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8F66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1EE3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AA89840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4502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175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3BFE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671355.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3998m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61C0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1012766.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5491m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DC58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D00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225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FD1D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671260.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2004m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3215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1012676.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4865m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3E65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7A31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99F8CE9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5A27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7B46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671350.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4776m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0E48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1012774.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3474m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CEF3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1930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226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638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671255.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6138m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DE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1012683.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0411m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1B42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865A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C8433BD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D7BB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177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263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671367.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8123m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A01E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1012785.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3398m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6A7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5C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227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44B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671250.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9225m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BE89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1012684.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6577m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6D23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AFDB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D59E75E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1C6D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178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5A5E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671352.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3496m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9941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7313m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DB2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387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228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0303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671244.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4891m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74E4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1012667.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9336m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DE6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F32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FFE983B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DEBB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179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7F0B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671353.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7379m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B842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1012744.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3797m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907C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B7D8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229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C55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671237.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6067m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F5D6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1012663.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1177m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ED90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8227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30551C1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CBF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180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06A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671349.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8052m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4A79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1012741.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6277m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DFAB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F99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230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1226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671232.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7415m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33B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1012673.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1819m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8CD5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B4E3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C8A41A8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E198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181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182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671348.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4966m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6908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1012749.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9262m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31DE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FDE3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231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DE5E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671229.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5389m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AF3F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1012678.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2558m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309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E6BC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EDBDE8F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5ADF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182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0825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671345.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2549m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670F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1590m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C61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803F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232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D659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671215.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9281m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E13B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1012699.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8195m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2C2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C06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6B6EC42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5CE3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183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4969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671339.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4474m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099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1012761.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3592m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A130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8518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233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C700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671212.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5455m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36B8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1012697.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6845m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1EF5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C4D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5CA8797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618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184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4C28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671336.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7784m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67A6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1012765.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5873m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262F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45C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234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89C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671226.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1564m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C8B9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1012676.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1207m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4CF8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AC23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64ED445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04EC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185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ACE2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671307.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1818m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2BDC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1012746.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9047m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7437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3698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235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4E06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671222.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3773m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0856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7841m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AF25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0F9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CEBDACB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1FD1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186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6FA4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671309.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0051m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D367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1012742.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1428m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1D1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8163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236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89AA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8172m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13FA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8681m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3946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0153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E9044F0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56D7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187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789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671312.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4748m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1586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1012736.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6463m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9762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6B75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237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48A8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671226.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9638m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2411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2294m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8F5F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0C4F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92724AA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1A0E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188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67F2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671315.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9893m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9E9A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1012732.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9520m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21E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69C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238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DA14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671220.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1142m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009A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2903m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F8A7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AFB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90FFE46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6884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189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671F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671336.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9977m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E114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1261m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9ABC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EF89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239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3546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671223.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1295m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AD3C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1002m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C699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B07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E424341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A9CB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190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C12A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671339.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6666m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413D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1012747.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8981m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904A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5534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8193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671220.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7475m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B3D3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8796m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7A38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9F96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2D5AE87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F61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191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FDCB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671340.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4404m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27AB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1012744.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0841m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BC25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A312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241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BB66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671218.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3993m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3B9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0214m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5722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897D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7A7FEEE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5D5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192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B1F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671338.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4053m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CF36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1012740.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9738m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353F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33E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242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9D4F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671215.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0954m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586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9943m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862A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E58F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6E7B550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BCC5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A5A2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671341.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8452m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1676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1012736.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0578m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7CC9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0298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243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5D8C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671212.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6555m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99E0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4785m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FA58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D9D4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C55260C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3A17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194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5CA2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671342.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9918m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8893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1012734.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4192m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5D1E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2AF1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244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B7D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671212.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9349m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14DB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1536m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004D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298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E456D57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5EB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195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A9F5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671295.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7065m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EB94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1012754.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2179m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76E6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33E6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245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EFA1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671210.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8752m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C64F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7890m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A758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BAA6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DA915D5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06B5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196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909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671305.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5383m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1D4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1012738.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6426m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74B9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BF5A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246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B4BD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671213.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4943m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AAC2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1012668.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1285m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B8E5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16E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693BF40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966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197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191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671300.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4646m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4DE4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1012735.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4399m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040D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4DD1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247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2726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671204.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9453m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CACD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1012690.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8164m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FADD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DD79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94F9745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CD17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198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CAC8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671302.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8665m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493C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1012731.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6348m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560F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5449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248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40C9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671202.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6059m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3291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1012689.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9349m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C07F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23F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382A524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AF20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199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4E19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671333.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7184m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E79C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1012730.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3712m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1A12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120C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249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4301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671209.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6662m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4BCB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1012665.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7123m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794D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BAF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46AA501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6493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200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4B05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671329.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7856m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D7A6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6192m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EA7B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5554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250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53BF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671208.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0649m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95A6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1012668.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2492m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F0C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76C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81646E9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8D78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lastRenderedPageBreak/>
              <w:t>201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035E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671326.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2002m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1723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1104m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71C1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C96A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251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CAD1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671205.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0234m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9CB3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6502m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6A24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B48D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1EFE632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B143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202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344F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671322.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2674m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9A06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3584m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B861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488D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252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3371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671202.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5394m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5B41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5335m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9BEE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E604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E1F1845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EEFA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203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D555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671318.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8275m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03C8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2744m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EBC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5031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253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556D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671195.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3804m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2224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1012660.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2428m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97DB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CEB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C750815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30E7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204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DFD2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671311.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6174m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EE4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1012722.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2292m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FDB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F47F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254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8E3E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671192.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9785m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C545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1012664.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0482m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D2AC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21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A30A7FF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3E53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D879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671315.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0573m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845A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1012717.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3132m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544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EAB8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255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68F9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671178.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6029m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E726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9744m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7091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4C25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1CCAB81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9CF6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206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6A6A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671298.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8578m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4B87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1012713.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3008m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F4D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08BA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256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A796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671177.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0016m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1632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5113m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5A21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90F4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31FE09A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C45F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5B16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671295.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4585m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2D87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1012716.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4144m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71B3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C83A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257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3294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671168.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9952m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38EE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1012670.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1959m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861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B0D7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4B301BE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8361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208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0928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671308.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8302m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4F3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1012712.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9558m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3C88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0B61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258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678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671165.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6127m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104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1012668.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0608m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6F98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0E2A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E5FF03D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6CC5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259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9D1D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671173.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6191m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2F8D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3763m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5FF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B7D5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309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610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671082.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8998m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BFF8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1012605.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1955m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67C5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BF19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54788CB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051D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260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F89E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671180.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9370m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B428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6381m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52C4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0B92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310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C9FD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671084.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2275m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D6A8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1012603.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0920m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B977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E06C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8C5C3DD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8E9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261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1AB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671181.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5425m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E56E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0682m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91B9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4156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311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59D9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671086.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6294m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1BF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1012599.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2866m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90E9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2BF6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9981CD7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A8E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262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7D24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671202.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6754m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D8C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4039m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D7FD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D39A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312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8EB5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671089.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8320m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9739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1012594.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2128m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48C4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3AA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CC9F279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74DD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263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1A32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671198.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1671m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D8AD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7561m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4AC0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96D4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313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20E9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671090.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8995m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845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1012592.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5215m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DA9C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6B71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4A3CE1D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7E9F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264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88D8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671179.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0585m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AC01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9515m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63C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ACE8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314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32FE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671072.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6894m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240D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1012580.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9923m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E0BE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DB8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70C2A5E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F7B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265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AF94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671179.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7094m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92C8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1012636.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0100m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D88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E10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315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D9A8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671071.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6060m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E879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1012582.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7088m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53F9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56E7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95EB47D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2F2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266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75BE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671175.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2010m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CC4D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1012634.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3623m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860E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AF80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316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A0A8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671068.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4035m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2725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1012587.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7826m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8A41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845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7925AA5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C49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267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818D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671166.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8485m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DB6F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4889m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1DB4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71F8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317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1FA0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671064.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6686m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1B2E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1012593.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6965m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982D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E398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EED0692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C3AE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0E1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671167.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3366m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204C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1012637.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8761m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D6B1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2C27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318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BA0B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671066.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4102m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1FAA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1012576.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9879m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AA97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4CA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4DF02CC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1E47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269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6390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671164.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7352m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71AF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7165m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3142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A125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319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F319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671064.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3736m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EED8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1012575.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5380m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A8B2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A1A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FD5C0CC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B389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270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76CB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671158.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8181m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3BE7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1012639.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5538m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D3D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489F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D9EA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671079.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5604m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D138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1012558.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5154m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2592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77A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86FE9E3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23EA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271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B7AB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671159.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4236m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EBE3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1012634.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9840m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3ABE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7979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321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026D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671077.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4885m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E166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1012557.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1151m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DB47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15DF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B95DA42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C72A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272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7F5B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671160.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3003m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A676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9696m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D2F1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1F7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322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4C6F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671068.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3722m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2989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1012550.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9536m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40FF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4C13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F52710D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3106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273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95E7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671146.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9815m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AD33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1012638.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5629m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62E8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42F2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323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24B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671066.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3003m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B240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1012549.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5532m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F15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82E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0C76DE4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7C6F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274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95B0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671150.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8904m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71A0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1012631.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8652m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F493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8199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324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BB86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671055.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3709m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E713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1012569.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2168m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9C8C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97CD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6D05302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FB49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275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0133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671156.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7433m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E29A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6162m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C61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8231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325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6E39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671053.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3266m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55D7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1012567.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7778m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04B2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8FE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322F32A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D2F2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79D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671152.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9215m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D911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1012624.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0900m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4D51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0696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326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8E3F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671066.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3921m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E807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1012579.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3253m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3AB0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4014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DD4FB1F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7665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277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D76B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671152.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2350m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007E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9685m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CC07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D6B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327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952B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671063.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0629m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801F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1012584.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3170m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02A6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6E0A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80D70DA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2C4A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278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263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671142.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3573m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8F27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1012628.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7465m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A1F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48BE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328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7363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671059.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2861m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6CE9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1012590.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2971m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05A2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EBE0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E61A6A0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F58A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279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CE8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671139.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8733m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A50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1012632.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6297m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C1D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4D65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329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ECF0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671061.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3513m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9CF3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1012575.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6891m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FC6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2B97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5FBF85E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2424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280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4BAD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671143.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7790m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996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6367m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DCF9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21B1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330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1A8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671057.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8112m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4402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1012580.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7180m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D7E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B57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EAEDD64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E8F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281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3C2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671137.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6855m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85CC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1012620.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6508m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C579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9547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331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F2F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671053.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9070m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7A00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1012586.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9000m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241F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A23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D198AA8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405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282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1ED2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671133.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1772m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3C1F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1012619.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0031m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40D0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55EA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332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DDA1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671052.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1667m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0DA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1012569.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4071m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ABE5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4687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27112A0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9238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283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5ADD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3152m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E8C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3089m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EE16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B147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333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C514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671048.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6871m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7C26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1012574.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2951m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AA62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4850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EB2853D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441D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284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C5E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8662m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7DC1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1012632.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9615m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3993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A205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334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84A0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671044.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1150m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D574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1012580.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7177m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B429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7AE3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6241D4B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E3D2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285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D637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0624m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D21E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5723m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A366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673C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335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34E5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671035.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1068m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02A6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1012593.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3717m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88FD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3B2E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27FB94F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48F0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286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EDB2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6799m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A2D1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1012638.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4372m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01DC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40A8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336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4D1B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671038.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3896m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DF7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1012559.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7088m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3132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3869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9DB33F9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4CCB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287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F3B9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4837m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EBE6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1012630.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8265m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BD43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DA3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337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C40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671034.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4953m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C1C0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1012556.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9674m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306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AB76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23D3B45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C8D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288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619C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9922m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69F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1012622.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7652m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DBA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4275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338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50C8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671017.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6991m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DA14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1012545.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1438m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961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87E2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44E2495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7A55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289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02F8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8115m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B942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1012622.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3040m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E59C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806E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339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EC32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671014.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9254m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C88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1012540.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7454m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75B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C5CB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F5EFA04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E603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290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EE48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1972m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18C6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1012616.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7961m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4D75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6EA5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340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815F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671013.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7741m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F9E3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1012542.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3808m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4822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1455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7304430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A679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291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5A4A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6944m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BC5A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1012614.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8406m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AB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C3CC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341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54C7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671019.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5170m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D38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1012553.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7610m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637B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02E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F0693BB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4D15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292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F994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5974m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8D65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7423m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D0B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32A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342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23A2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671016.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1089m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CF68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1012556.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8651m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75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BC4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B91C5B4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E346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lastRenderedPageBreak/>
              <w:t>293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C24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2242m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6D6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1012614.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8654m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884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EB11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343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B8A8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671007.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5229m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F37F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1012550.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8211m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2B20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5AD2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F5EC25B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A7E3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294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9706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6320m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9160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1012612.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1447m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DD30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62D0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344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B46A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671008.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9889m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35DD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1012546.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3499m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32E9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10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77F1882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2FFF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295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2779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2119m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2423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1012613.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3986m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3A6A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C361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345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50F9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671005.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2742m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4D76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1012549.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2381m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823F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8B89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E6C9AAB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BF2E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296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2E3F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9170m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100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1012609.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3130m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86E2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734C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346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1538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671034.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2691m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EE8B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1012574.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5150m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3946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1AD2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736DEF0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6625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297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89E9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8131m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8FD0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1012608.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9316m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F6D7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6BD4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347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91BB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671029.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4652m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95F7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1012582.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1257m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17C6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F540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92CCD1A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3941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298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5670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3936m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EAA1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1012609.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2444m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0552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F8B8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348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125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671026.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0827m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416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1012579.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9907m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566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E04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E3D27E9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5443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299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625A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6498m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E67C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1012611.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3353m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2D4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264F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349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83AB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671030.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8865m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12FF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1012572.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3799m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8B92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47C3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BCF8222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0F3C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300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4125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3545m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0B51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1012610.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9536m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F847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914D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350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1F0A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671005.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9402m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ACB8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1012556.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6340m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EDA2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4CBE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DA81754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400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301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5E33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2582m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A097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1012622.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7575m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9462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5746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351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E6CC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670996.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9473m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FE95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1012530.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5357m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72FF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787F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2837B75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AA0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302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0D4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1105m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054F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9985m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8E22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891D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352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9EC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670993.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0529m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7394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7943m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AA4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AD3F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A98DBF5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41C9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303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95B3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3955m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2E9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1667m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D50B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10E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353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7D77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670987.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4217m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0D1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1012531.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1678m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F141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2927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5073244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B16D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304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882A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3478m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629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1012620.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2511m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8027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41C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354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BB33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670985.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6491m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691F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1012535.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4231m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A232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4074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D8E84BC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0128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384E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0430m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DA2A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1012621.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5582m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59E5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80F8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355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8700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670980.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9939m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FA3E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1012540.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8881m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F8E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D29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49EEE61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06E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306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F8C7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2670m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CFAA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1012616.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1000m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822A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5EF3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356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680D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670976.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1901m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AC2D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1012548.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4989m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1145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6E2F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6D0ADF3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03B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73C5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8651m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31D5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1012619.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9054m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A5C5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44F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357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524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670972.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8075m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E93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1012546.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3638m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D814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5ECF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8461C51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E248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308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C6CC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671108.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2622m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582A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1012621.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2188m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3212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AD99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358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B21B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670977.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6114m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966D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1012538.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7531m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AF52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C026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B839484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9078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359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619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670980.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8140m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3047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1012533.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6791m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F2EA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EC72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B7D2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C6A5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7DE5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9E14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CD5D47B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5693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360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3287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670976.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2568m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45F3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1012515.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9708m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39E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7C98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C0B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D43F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4DEE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90A8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F96DB47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53AB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361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9612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670972.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3318m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01E1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1012513.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2078m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FF0F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BF0A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BDDA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254B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8A12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C647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F989E68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73FE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362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A9C2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670973.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5291m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4DF2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1012511.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5069m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1BF5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68D8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13A5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909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0FC6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FD0C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A033BDA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E64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363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B381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670968.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8780m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4649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1012518.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1140m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7B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D998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6C90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B8E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3777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9EC8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4CCB479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E10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364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3AFC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670965.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2530m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BCB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1012523.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8573m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3745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593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184F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7D61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3E0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2185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89356B2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44AF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365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CCAB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670956.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4252m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A627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3479m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623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7B7A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DCCF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C582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7E4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C520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D19B16B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1B78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366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B10E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670952.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9162m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4841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1012516.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0705m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A70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182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659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72E2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13F4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5E68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ADFF298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830A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367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0891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670951.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2228m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8C15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1012515.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0016m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E6CC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06C1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2E4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F530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095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0015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41165BF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A8D7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8BF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670942.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2550m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40B4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1012531.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2168m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711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9EB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6731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B340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87B4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E91E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148A783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94E1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369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6A6C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670940.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5616m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9A80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1012530.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1480m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06FD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017E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0B4C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33BC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9689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EF34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327A9A7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44E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370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072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670942.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3870m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3087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9690m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9423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DB7D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2324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FCE1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1612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9F70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DEB9E11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4562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371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9813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670944.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0573m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DEDA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6416m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3B42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31FB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5CBA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F41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B5DE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C28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B66D4F7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A56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372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29B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670940.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5472m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BAA6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6738m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4DF2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A0D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67C1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3937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D018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0E5A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8A6F232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4E26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373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E0E4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670940.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4378m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FF4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1943m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D25A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B75F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8E12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1F13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F2A8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FB10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339BC9E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38C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374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D61F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670955.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5356m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33C1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3842m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5C4A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71E2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A67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CF75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9D11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775A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DD176A1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5ECA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375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410F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670951.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6106m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CA9B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1012498.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6212m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7388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0809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1E9C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1AD9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C515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9634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70FC4C5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0B2F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D80B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670929.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6528m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036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3870m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EC03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0A9E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2543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67BC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7766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649F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9E29C14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C9D1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377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29DC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2510m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B6D8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1922m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4A6A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A6F1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D37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2789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82CD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151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73A1350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7B1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378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FFFC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670921.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6465m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590B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1012514.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0714m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DF20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AFB2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2676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B36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CC14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03C6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DC10BD3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39A0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379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8368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670918.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2640m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110B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1012511.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9364m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A37E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0994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5F1C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8E16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B967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8249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C933494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F7C6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380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5A5E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670923.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8684m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AB19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0572m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BAE7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014E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F5C7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B9DC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F71A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8795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FE14102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4D9E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381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098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0108m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E5A8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1012492.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7371m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3BD8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4DF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CD9F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384A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721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660E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B89C386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7CC8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382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F53D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670934.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8144m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FC99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7976m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5EDC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F435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DB0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A03F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6061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3D25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1E81E9E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DD0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383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2E87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670930.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8894m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C94E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0346m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9A8A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6F73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7B55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42D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F893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07EA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1C0BFE6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6B9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384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B51A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670932.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0406m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9412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3992m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6216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664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B8C9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CCFC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AC54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E138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306F5ED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8C7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lastRenderedPageBreak/>
              <w:t>385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F3D4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670926.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7833m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F498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4817m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8D5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03A5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C259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A7B4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91F5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391A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5E6F274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56B8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386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D93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670908.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6470m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BA4E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1012493.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4495m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1821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970B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6290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81E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1853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1347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B6DEC72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0269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387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4DED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670911.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0489m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FD1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6442m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D932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2089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F89A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FAF2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EE71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5717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1567814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4969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388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51F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670900.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9012m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2D6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2391m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BE3E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313E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01A1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546D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B523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E0F8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06DF623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9360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389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BD06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670905.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5035m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663C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1012475.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9477m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E556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0472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5CBF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E18F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1C1C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4EDA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CBE61E2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867B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390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FD0D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670913.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1644m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C920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1012471.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5572m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743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9A79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E3EF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35D8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7FA4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967C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E5CC7A9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DDDD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391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53B0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670909.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2394m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764E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1012468.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7942m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78D9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FF49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6D55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342F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C1DB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E0E7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37F65F4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48A9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392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5A7C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670902.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6736m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2973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1012471.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5099m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F367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B9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15CA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6BF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0C7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0EEA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A0E8B4E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6FA1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578F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670900.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9091m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EA93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1012472.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7136m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DBA9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CA53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C530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A180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867E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7254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48A6FE0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3204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394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92D4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670906.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1274m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A406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1012466.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6036m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579D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F554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7D63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F01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59D9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AA8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9C3726E" w14:textId="77777777" w:rsidTr="006D7AC5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2A7A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395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6DC9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670907.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1945m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8FFF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1012464.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9089m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9DA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C808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BC7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15D2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6F1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9BD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3BCBBDB" w14:textId="0BCEC3D5" w:rsidR="006D7AC5" w:rsidRDefault="006D7AC5" w:rsidP="0032628C">
      <w:pPr>
        <w:spacing w:after="120" w:line="360" w:lineRule="auto"/>
        <w:ind w:left="992" w:firstLine="0"/>
      </w:pPr>
    </w:p>
    <w:p w14:paraId="163B878A" w14:textId="04CB85B7" w:rsidR="004C63A1" w:rsidRDefault="004C63A1" w:rsidP="0032628C">
      <w:pPr>
        <w:spacing w:after="120" w:line="360" w:lineRule="auto"/>
        <w:ind w:left="992" w:firstLine="0"/>
      </w:pPr>
    </w:p>
    <w:p w14:paraId="0ED56306" w14:textId="2B4490BB" w:rsidR="004C63A1" w:rsidRDefault="004C63A1" w:rsidP="0032628C">
      <w:pPr>
        <w:spacing w:after="120" w:line="360" w:lineRule="auto"/>
        <w:ind w:left="992" w:firstLine="0"/>
      </w:pPr>
    </w:p>
    <w:p w14:paraId="00712E94" w14:textId="111492AD" w:rsidR="004C63A1" w:rsidRDefault="004C63A1" w:rsidP="0032628C">
      <w:pPr>
        <w:spacing w:after="120" w:line="360" w:lineRule="auto"/>
        <w:ind w:left="992" w:firstLine="0"/>
      </w:pPr>
    </w:p>
    <w:p w14:paraId="5D4B9F15" w14:textId="3922E2BA" w:rsidR="004C63A1" w:rsidRDefault="004C63A1" w:rsidP="0032628C">
      <w:pPr>
        <w:spacing w:after="120" w:line="360" w:lineRule="auto"/>
        <w:ind w:left="992" w:firstLine="0"/>
      </w:pPr>
    </w:p>
    <w:p w14:paraId="0A60BF8F" w14:textId="3CA17717" w:rsidR="004C63A1" w:rsidRDefault="004C63A1" w:rsidP="0032628C">
      <w:pPr>
        <w:spacing w:after="120" w:line="360" w:lineRule="auto"/>
        <w:ind w:left="992" w:firstLine="0"/>
      </w:pPr>
    </w:p>
    <w:p w14:paraId="1962724B" w14:textId="70C75EEA" w:rsidR="004C63A1" w:rsidRDefault="004C63A1" w:rsidP="0032628C">
      <w:pPr>
        <w:spacing w:after="120" w:line="360" w:lineRule="auto"/>
        <w:ind w:left="992" w:firstLine="0"/>
      </w:pPr>
    </w:p>
    <w:p w14:paraId="2B9135A3" w14:textId="7CC38727" w:rsidR="004C63A1" w:rsidRDefault="004C63A1" w:rsidP="0032628C">
      <w:pPr>
        <w:spacing w:after="120" w:line="360" w:lineRule="auto"/>
        <w:ind w:left="992" w:firstLine="0"/>
      </w:pPr>
    </w:p>
    <w:p w14:paraId="7424D44F" w14:textId="43F1BF54" w:rsidR="004C63A1" w:rsidRDefault="004C63A1" w:rsidP="0032628C">
      <w:pPr>
        <w:spacing w:after="120" w:line="360" w:lineRule="auto"/>
        <w:ind w:left="992" w:firstLine="0"/>
      </w:pPr>
    </w:p>
    <w:p w14:paraId="2C45D142" w14:textId="0D799F5B" w:rsidR="004C63A1" w:rsidRDefault="004C63A1" w:rsidP="0032628C">
      <w:pPr>
        <w:spacing w:after="120" w:line="360" w:lineRule="auto"/>
        <w:ind w:left="992" w:firstLine="0"/>
      </w:pPr>
    </w:p>
    <w:p w14:paraId="0DE31963" w14:textId="5C51AEB3" w:rsidR="004C63A1" w:rsidRDefault="004C63A1" w:rsidP="0032628C">
      <w:pPr>
        <w:spacing w:after="120" w:line="360" w:lineRule="auto"/>
        <w:ind w:left="992" w:firstLine="0"/>
      </w:pPr>
    </w:p>
    <w:p w14:paraId="44A7EAA9" w14:textId="78E222DE" w:rsidR="004C63A1" w:rsidRDefault="004C63A1" w:rsidP="0032628C">
      <w:pPr>
        <w:spacing w:after="120" w:line="360" w:lineRule="auto"/>
        <w:ind w:left="992" w:firstLine="0"/>
      </w:pPr>
    </w:p>
    <w:p w14:paraId="166097CF" w14:textId="12ACAF1A" w:rsidR="004C63A1" w:rsidRDefault="004C63A1" w:rsidP="0032628C">
      <w:pPr>
        <w:spacing w:after="120" w:line="360" w:lineRule="auto"/>
        <w:ind w:left="992" w:firstLine="0"/>
      </w:pPr>
    </w:p>
    <w:p w14:paraId="05C63631" w14:textId="20199CB1" w:rsidR="004C63A1" w:rsidRDefault="004C63A1" w:rsidP="0032628C">
      <w:pPr>
        <w:spacing w:after="120" w:line="360" w:lineRule="auto"/>
        <w:ind w:left="992" w:firstLine="0"/>
      </w:pPr>
    </w:p>
    <w:p w14:paraId="119CF032" w14:textId="4CB762FD" w:rsidR="004C63A1" w:rsidRDefault="004C63A1" w:rsidP="0032628C">
      <w:pPr>
        <w:spacing w:after="120" w:line="360" w:lineRule="auto"/>
        <w:ind w:left="992" w:firstLine="0"/>
      </w:pPr>
    </w:p>
    <w:p w14:paraId="325D5FEC" w14:textId="4335BCAC" w:rsidR="004C63A1" w:rsidRDefault="004C63A1" w:rsidP="0032628C">
      <w:pPr>
        <w:spacing w:after="120" w:line="360" w:lineRule="auto"/>
        <w:ind w:left="992" w:firstLine="0"/>
      </w:pPr>
    </w:p>
    <w:p w14:paraId="7F93E773" w14:textId="6823263A" w:rsidR="004C63A1" w:rsidRDefault="004C63A1" w:rsidP="0032628C">
      <w:pPr>
        <w:spacing w:after="120" w:line="360" w:lineRule="auto"/>
        <w:ind w:left="992" w:firstLine="0"/>
      </w:pPr>
    </w:p>
    <w:p w14:paraId="277E7E3A" w14:textId="3ABD33EA" w:rsidR="004C63A1" w:rsidRDefault="004C63A1" w:rsidP="0032628C">
      <w:pPr>
        <w:spacing w:after="120" w:line="360" w:lineRule="auto"/>
        <w:ind w:left="992" w:firstLine="0"/>
      </w:pPr>
    </w:p>
    <w:p w14:paraId="077D5E5F" w14:textId="6F9A0520" w:rsidR="004C63A1" w:rsidRDefault="004C63A1" w:rsidP="0032628C">
      <w:pPr>
        <w:spacing w:after="120" w:line="360" w:lineRule="auto"/>
        <w:ind w:left="992" w:firstLine="0"/>
      </w:pPr>
    </w:p>
    <w:tbl>
      <w:tblPr>
        <w:tblW w:w="7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1492"/>
        <w:gridCol w:w="1612"/>
        <w:gridCol w:w="960"/>
        <w:gridCol w:w="475"/>
        <w:gridCol w:w="1487"/>
        <w:gridCol w:w="1598"/>
      </w:tblGrid>
      <w:tr w:rsidR="004C63A1" w:rsidRPr="004C63A1" w14:paraId="728B0009" w14:textId="77777777" w:rsidTr="004C63A1">
        <w:trPr>
          <w:trHeight w:val="300"/>
        </w:trPr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2BD7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lastRenderedPageBreak/>
              <w:t>VYTYČOVACÍ SOUŘADNICE VĚTVE 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AEC2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33671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444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C5A7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671162.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0389m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6DFF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1012580.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3416m</w:t>
            </w:r>
            <w:proofErr w:type="gramEnd"/>
          </w:p>
        </w:tc>
      </w:tr>
      <w:tr w:rsidR="004C63A1" w:rsidRPr="004C63A1" w14:paraId="577E03D8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5C6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ČB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E63B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5035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E8EA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3795A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445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365F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671155.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9903m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C4AC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9582m</w:t>
            </w:r>
            <w:proofErr w:type="gramEnd"/>
          </w:p>
        </w:tc>
      </w:tr>
      <w:tr w:rsidR="004C63A1" w:rsidRPr="004C63A1" w14:paraId="6DD60C45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654D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396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211C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671307.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7464m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1C0D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1012592.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4006m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AF2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21881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446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2BC3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671158.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8123m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B826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6569m</w:t>
            </w:r>
            <w:proofErr w:type="gramEnd"/>
          </w:p>
        </w:tc>
      </w:tr>
      <w:tr w:rsidR="004C63A1" w:rsidRPr="004C63A1" w14:paraId="768FEA28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19A05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397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7B7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671306.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6105m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399A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1012595.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5737m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9E36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58A15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447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F332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671157.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4717m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A2BD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1012569.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9831m</w:t>
            </w:r>
            <w:proofErr w:type="gramEnd"/>
          </w:p>
        </w:tc>
      </w:tr>
      <w:tr w:rsidR="004C63A1" w:rsidRPr="004C63A1" w14:paraId="66D38722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6FCB1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398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8C50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671303.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7190m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764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1012597.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3051m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49E3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66E75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448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86D7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671158.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8188m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952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1012569.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1071m</w:t>
            </w:r>
            <w:proofErr w:type="gramEnd"/>
          </w:p>
        </w:tc>
      </w:tr>
      <w:tr w:rsidR="004C63A1" w:rsidRPr="004C63A1" w14:paraId="5CBB1AA9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40E7F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399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D149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671304.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9758m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C121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1012603.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6427m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ED46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710F1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449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B6C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671155.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0960m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CF5B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1012568.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5839m</w:t>
            </w:r>
            <w:proofErr w:type="gramEnd"/>
          </w:p>
        </w:tc>
      </w:tr>
      <w:tr w:rsidR="004C63A1" w:rsidRPr="004C63A1" w14:paraId="453DAF5C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AB38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400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68F6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671301.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3682m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8F75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1012595.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7324m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1EB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56FAD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450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433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671155.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6200m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0BF0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1012566.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5400m</w:t>
            </w:r>
            <w:proofErr w:type="gramEnd"/>
          </w:p>
        </w:tc>
      </w:tr>
      <w:tr w:rsidR="004C63A1" w:rsidRPr="004C63A1" w14:paraId="16744DE8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D3642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401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77A0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671295.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1400m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09E7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1012606.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1400m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CA2E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29066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451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A650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671153.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7564m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2C4C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7870m</w:t>
            </w:r>
            <w:proofErr w:type="gramEnd"/>
          </w:p>
        </w:tc>
      </w:tr>
      <w:tr w:rsidR="004C63A1" w:rsidRPr="004C63A1" w14:paraId="362E9844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D6C91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402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A9B6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671282.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4859m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255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1012599.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4769m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C741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F2E4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452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A33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671152.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0147m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4BEF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1012566.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5856m</w:t>
            </w:r>
            <w:proofErr w:type="gramEnd"/>
          </w:p>
        </w:tc>
      </w:tr>
      <w:tr w:rsidR="004C63A1" w:rsidRPr="004C63A1" w14:paraId="3F3950A6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44BAF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403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8506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671281.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8940m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0E1A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1012601.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6332m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E590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3258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453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7460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671150.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0184m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5DE9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2999m</w:t>
            </w:r>
            <w:proofErr w:type="gramEnd"/>
          </w:p>
        </w:tc>
      </w:tr>
      <w:tr w:rsidR="004C63A1" w:rsidRPr="004C63A1" w14:paraId="153BD6C4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CB92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404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95CA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671284.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7166m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470D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1012611.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5246m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A0A2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535EA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454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23CA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671149.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3026m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CD88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8876m</w:t>
            </w:r>
            <w:proofErr w:type="gramEnd"/>
          </w:p>
        </w:tc>
      </w:tr>
      <w:tr w:rsidR="004C63A1" w:rsidRPr="004C63A1" w14:paraId="35BC235E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ACC42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ADC8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671267.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1289m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A73F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1012606.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7551m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EC30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0BF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455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1829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671146.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8932m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C802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7436m</w:t>
            </w:r>
            <w:proofErr w:type="gramEnd"/>
          </w:p>
        </w:tc>
      </w:tr>
      <w:tr w:rsidR="004C63A1" w:rsidRPr="004C63A1" w14:paraId="417CEA21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59B87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406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C3D5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671279.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5788m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B293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1012602.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0923m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A378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0B6DF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456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43C6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671148.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7172m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E793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5912m</w:t>
            </w:r>
            <w:proofErr w:type="gramEnd"/>
          </w:p>
        </w:tc>
      </w:tr>
      <w:tr w:rsidR="004C63A1" w:rsidRPr="004C63A1" w14:paraId="044BEDEB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EC1D6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F246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671275.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6851m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37DF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1012602.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4069m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4800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DD85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457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F01A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671142.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1782m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EF7F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9119m</w:t>
            </w:r>
            <w:proofErr w:type="gramEnd"/>
          </w:p>
        </w:tc>
      </w:tr>
      <w:tr w:rsidR="004C63A1" w:rsidRPr="004C63A1" w14:paraId="086553FA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2F768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408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A42F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671271.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8225m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81D6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1012601.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8244m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CD52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B1A9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458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87E6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671143.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4903m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71EC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1012569.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5497m</w:t>
            </w:r>
            <w:proofErr w:type="gramEnd"/>
          </w:p>
        </w:tc>
      </w:tr>
      <w:tr w:rsidR="004C63A1" w:rsidRPr="004C63A1" w14:paraId="240E9D17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34575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409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C76B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671267.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6723m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322D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1012600.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6990m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BB20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5599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459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7CF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671146.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1351m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0D3E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1012562.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8092m</w:t>
            </w:r>
            <w:proofErr w:type="gramEnd"/>
          </w:p>
        </w:tc>
      </w:tr>
      <w:tr w:rsidR="004C63A1" w:rsidRPr="004C63A1" w14:paraId="2BEF9AF7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D471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410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DC92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671267.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2306m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A97A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1012598.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5070m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A0F7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FD127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460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69E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671143.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5836m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5DD1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1012561.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1176m</w:t>
            </w:r>
            <w:proofErr w:type="gramEnd"/>
          </w:p>
        </w:tc>
      </w:tr>
      <w:tr w:rsidR="004C63A1" w:rsidRPr="004C63A1" w14:paraId="75ECE760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C6E1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411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274B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671260.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7159m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4553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1012596.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7403m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501E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7EC17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461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060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671140.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4891m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DB9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1012568.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6458m</w:t>
            </w:r>
            <w:proofErr w:type="gramEnd"/>
          </w:p>
        </w:tc>
      </w:tr>
      <w:tr w:rsidR="004C63A1" w:rsidRPr="004C63A1" w14:paraId="6EFAEE1D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53E92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412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E21B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671251.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5471m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FF3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1012594.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2538m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E880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4F3A4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462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3D3E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671141.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5773m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4883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1012566.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9678m</w:t>
            </w:r>
            <w:proofErr w:type="gramEnd"/>
          </w:p>
        </w:tc>
      </w:tr>
      <w:tr w:rsidR="004C63A1" w:rsidRPr="004C63A1" w14:paraId="0D04DCF3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DAE98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FD1F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671262.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2999m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B4E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1012605.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4587m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5A3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D98D9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463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D89A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671141.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2715m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5ECA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5371m</w:t>
            </w:r>
            <w:proofErr w:type="gramEnd"/>
          </w:p>
        </w:tc>
      </w:tr>
      <w:tr w:rsidR="004C63A1" w:rsidRPr="004C63A1" w14:paraId="4C5A48FB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D09C2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414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C02C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671240.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0047m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3B26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1012591.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1236m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0345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5EC43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464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B8A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671122.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8958m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ACC3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1012545.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2338m</w:t>
            </w:r>
            <w:proofErr w:type="gramEnd"/>
          </w:p>
        </w:tc>
      </w:tr>
      <w:tr w:rsidR="004C63A1" w:rsidRPr="004C63A1" w14:paraId="2E2BF1AA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9296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415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A505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671235.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1397m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82CB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1012589.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8043m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9050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3E558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465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2331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671121.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7696m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ED63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1012546.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9702m</w:t>
            </w:r>
            <w:proofErr w:type="gramEnd"/>
          </w:p>
        </w:tc>
      </w:tr>
      <w:tr w:rsidR="004C63A1" w:rsidRPr="004C63A1" w14:paraId="47AF171B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2D4C2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416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8F3B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671233.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6511m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97F4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1012591.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4729m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4A68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64E4F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466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6F36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671118.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5048m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AEC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1012552.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0042m</w:t>
            </w:r>
            <w:proofErr w:type="gramEnd"/>
          </w:p>
        </w:tc>
      </w:tr>
      <w:tr w:rsidR="004C63A1" w:rsidRPr="004C63A1" w14:paraId="1CD2AF05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64898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417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A44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671225.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9300m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B59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1012589.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3790m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9645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B0D7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467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12A8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671117.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4166m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9CC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1012553.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6822m</w:t>
            </w:r>
            <w:proofErr w:type="gramEnd"/>
          </w:p>
        </w:tc>
      </w:tr>
      <w:tr w:rsidR="004C63A1" w:rsidRPr="004C63A1" w14:paraId="581DE42E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25E9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418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8465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671242.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9386m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F6A9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1012600.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2082m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A28A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5A4A4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468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A26F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671116.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3283m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56C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1012555.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3602m</w:t>
            </w:r>
            <w:proofErr w:type="gramEnd"/>
          </w:p>
        </w:tc>
      </w:tr>
      <w:tr w:rsidR="004C63A1" w:rsidRPr="004C63A1" w14:paraId="41AAFEE5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7B026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419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D69D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671225.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4084m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1196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1012597.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4780m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8007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FD91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469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D699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671110.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6419m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7C0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1012539.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7533m</w:t>
            </w:r>
            <w:proofErr w:type="gramEnd"/>
          </w:p>
        </w:tc>
      </w:tr>
      <w:tr w:rsidR="004C63A1" w:rsidRPr="004C63A1" w14:paraId="7DBBCC4B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175AD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420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498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671223.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4122m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D96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1012594.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9129m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61D5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FF71C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470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7AD9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671108.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1249m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C1B9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1012538.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1209m</w:t>
            </w:r>
            <w:proofErr w:type="gramEnd"/>
          </w:p>
        </w:tc>
      </w:tr>
      <w:tr w:rsidR="004C63A1" w:rsidRPr="004C63A1" w14:paraId="6C067AEB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941EC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421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2CB2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671222.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9896m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AD5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1012596.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8457m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2DD1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7C0ED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471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0FF5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671096.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6908m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186A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1012537.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8568m</w:t>
            </w:r>
            <w:proofErr w:type="gramEnd"/>
          </w:p>
        </w:tc>
      </w:tr>
      <w:tr w:rsidR="004C63A1" w:rsidRPr="004C63A1" w14:paraId="018D87C6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67E8F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422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2111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671222.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6549m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4A5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1012608.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0113m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B5A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91978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472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2DAD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671094.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3441m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290E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1012538.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7186m</w:t>
            </w:r>
            <w:proofErr w:type="gramEnd"/>
          </w:p>
        </w:tc>
      </w:tr>
      <w:tr w:rsidR="004C63A1" w:rsidRPr="004C63A1" w14:paraId="5E43C453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E5D98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423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95F9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671220.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0018m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430B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1012608.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2755m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E391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1A7C3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473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DAD5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671099.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9556m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FEA1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1012532.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8228m</w:t>
            </w:r>
            <w:proofErr w:type="gramEnd"/>
          </w:p>
        </w:tc>
      </w:tr>
      <w:tr w:rsidR="004C63A1" w:rsidRPr="004C63A1" w14:paraId="4E64229E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93DE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424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8A52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671230.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2698m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C76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1012623.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6087m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9CD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3E4AF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474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DBB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671099.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7500m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40F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1012530.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2200m</w:t>
            </w:r>
            <w:proofErr w:type="gramEnd"/>
          </w:p>
        </w:tc>
      </w:tr>
      <w:tr w:rsidR="004C63A1" w:rsidRPr="004C63A1" w14:paraId="29C337CA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F923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425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2A99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671227.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5501m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061F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1012623.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7364m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B1A5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E851A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475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4F5D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671100.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7565m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7DFD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1012528.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8166m</w:t>
            </w:r>
            <w:proofErr w:type="gramEnd"/>
          </w:p>
        </w:tc>
      </w:tr>
      <w:tr w:rsidR="004C63A1" w:rsidRPr="004C63A1" w14:paraId="224C485A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FD73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426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B000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671225.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5086m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D629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1012636.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2442m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CF8D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39889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476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BBB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671098.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6839m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0ACA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1012527.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3412m</w:t>
            </w:r>
            <w:proofErr w:type="gramEnd"/>
          </w:p>
        </w:tc>
      </w:tr>
      <w:tr w:rsidR="004C63A1" w:rsidRPr="004C63A1" w14:paraId="3BB33608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07BAF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427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5E45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671223.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1692m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539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1012635.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3626m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1D49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4C387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477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DC76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671096.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4853m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72DC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1012526.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9925m</w:t>
            </w:r>
            <w:proofErr w:type="gramEnd"/>
          </w:p>
        </w:tc>
      </w:tr>
      <w:tr w:rsidR="004C63A1" w:rsidRPr="004C63A1" w14:paraId="0C1819E7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CA08E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428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844A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671225.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4883m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E5EB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1012587.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1870m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42DD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F0351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478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2A7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671096.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5062m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201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1012528.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7480m</w:t>
            </w:r>
            <w:proofErr w:type="gramEnd"/>
          </w:p>
        </w:tc>
      </w:tr>
      <w:tr w:rsidR="004C63A1" w:rsidRPr="004C63A1" w14:paraId="7E5FBF48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67CF3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429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3B6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671219.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6975m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044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1012585.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6166m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570C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83F6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479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A6B2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671090.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9970m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CA70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1012523.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0854m</w:t>
            </w:r>
            <w:proofErr w:type="gramEnd"/>
          </w:p>
        </w:tc>
      </w:tr>
      <w:tr w:rsidR="004C63A1" w:rsidRPr="004C63A1" w14:paraId="69276DC1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18E7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430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A378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671208.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1158m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E9B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1012582.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4758m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4AD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64F7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480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3D87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671088.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9176m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3D1E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1012524.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0089m</w:t>
            </w:r>
            <w:proofErr w:type="gramEnd"/>
          </w:p>
        </w:tc>
      </w:tr>
      <w:tr w:rsidR="004C63A1" w:rsidRPr="004C63A1" w14:paraId="58329080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A7283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431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7C68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671204.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2551m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933E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1012581.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4288m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97B4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B9335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481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B437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671085.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2605m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766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1012523.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2923m</w:t>
            </w:r>
            <w:proofErr w:type="gramEnd"/>
          </w:p>
        </w:tc>
      </w:tr>
      <w:tr w:rsidR="004C63A1" w:rsidRPr="004C63A1" w14:paraId="392A2AC8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E64D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432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FDDA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671202.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7666m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837E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1012583.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0974m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63F2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ED5A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482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B46E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671084.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0020m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CB28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1012522.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4761m</w:t>
            </w:r>
            <w:proofErr w:type="gramEnd"/>
          </w:p>
        </w:tc>
      </w:tr>
      <w:tr w:rsidR="004C63A1" w:rsidRPr="004C63A1" w14:paraId="5F791D6E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7FB8C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9E8E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671193.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1152m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7AA0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1012580.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4801m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1868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3FD81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483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12AB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671089.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7279m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1453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1012520.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9545m</w:t>
            </w:r>
            <w:proofErr w:type="gramEnd"/>
          </w:p>
        </w:tc>
      </w:tr>
      <w:tr w:rsidR="004C63A1" w:rsidRPr="004C63A1" w14:paraId="5B882F39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AE59E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434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7C46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671192.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6736m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78E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2881m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B400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53DA4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484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A8D4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671087.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7891m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AA85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1012519.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5503m</w:t>
            </w:r>
            <w:proofErr w:type="gramEnd"/>
          </w:p>
        </w:tc>
      </w:tr>
      <w:tr w:rsidR="004C63A1" w:rsidRPr="004C63A1" w14:paraId="1EE222FA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88AF5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435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860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671188.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8130m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DE77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2411m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615D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12091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485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B226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671086.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2393m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2DCE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1012521.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6900m</w:t>
            </w:r>
            <w:proofErr w:type="gramEnd"/>
          </w:p>
        </w:tc>
      </w:tr>
      <w:tr w:rsidR="004C63A1" w:rsidRPr="004C63A1" w14:paraId="0916EC85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4911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lastRenderedPageBreak/>
              <w:t>436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FB32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671183.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7460m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943D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8671m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CC3C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CC4F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486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0BC9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671092.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7105m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F575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1012540.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0430m</w:t>
            </w:r>
            <w:proofErr w:type="gramEnd"/>
          </w:p>
        </w:tc>
      </w:tr>
      <w:tr w:rsidR="004C63A1" w:rsidRPr="004C63A1" w14:paraId="3735F680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C4F1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437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9FC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671180.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8506m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4FDB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0819m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40E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789FA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487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0E2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671090.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6111m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D530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1012538.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6814m</w:t>
            </w:r>
            <w:proofErr w:type="gramEnd"/>
          </w:p>
        </w:tc>
      </w:tr>
      <w:tr w:rsidR="004C63A1" w:rsidRPr="004C63A1" w14:paraId="76A38246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E5BA0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438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DDBC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671170.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2340m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4FBD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2028m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D667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04EB3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488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80BB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671081.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3734m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6010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1012532.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6903m</w:t>
            </w:r>
            <w:proofErr w:type="gramEnd"/>
          </w:p>
        </w:tc>
      </w:tr>
      <w:tr w:rsidR="004C63A1" w:rsidRPr="004C63A1" w14:paraId="54FAE899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9B1EF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439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C1D6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671167.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3386m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1C55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4176m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BDC1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3202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489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338A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671079.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2739m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1A59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1012531.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3287m</w:t>
            </w:r>
            <w:proofErr w:type="gramEnd"/>
          </w:p>
        </w:tc>
      </w:tr>
      <w:tr w:rsidR="004C63A1" w:rsidRPr="004C63A1" w14:paraId="4E351059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A25C0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440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0D5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671165.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8500m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8A81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0861m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5452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A0DD5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490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16E1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671080.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9075m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F7D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1012530.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0043m</w:t>
            </w:r>
            <w:proofErr w:type="gramEnd"/>
          </w:p>
        </w:tc>
      </w:tr>
      <w:tr w:rsidR="004C63A1" w:rsidRPr="004C63A1" w14:paraId="078F777D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11719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441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0021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671193.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0281m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BDF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1012586.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6732m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7A8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9589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491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D671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671080.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7372m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97BC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1012527.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5101m</w:t>
            </w:r>
            <w:proofErr w:type="gramEnd"/>
          </w:p>
        </w:tc>
      </w:tr>
      <w:tr w:rsidR="004C63A1" w:rsidRPr="004C63A1" w14:paraId="2FB1C175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AE3C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442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3F3A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671162.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5623m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684C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4113m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010C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1216D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492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C18C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671065.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1762m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0783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1012519.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8019m</w:t>
            </w:r>
            <w:proofErr w:type="gramEnd"/>
          </w:p>
        </w:tc>
      </w:tr>
      <w:tr w:rsidR="004C63A1" w:rsidRPr="004C63A1" w14:paraId="1BC2BD2B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784A9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443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93B7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671158.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0454m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ADF3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1012576.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8761m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1B6B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B68BD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493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07D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671060.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9812m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F42C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1012517.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0812m</w:t>
            </w:r>
            <w:proofErr w:type="gramEnd"/>
          </w:p>
        </w:tc>
      </w:tr>
      <w:tr w:rsidR="004C63A1" w:rsidRPr="004C63A1" w14:paraId="0E31DDED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FD66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494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1786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671062.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2941m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4BD5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1012508.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3975m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1909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0212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544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D20C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670969.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4864m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EC9D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1012436.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0583m</w:t>
            </w:r>
            <w:proofErr w:type="gramEnd"/>
          </w:p>
        </w:tc>
      </w:tr>
      <w:tr w:rsidR="004C63A1" w:rsidRPr="004C63A1" w14:paraId="01831DD8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B9601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495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6741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671063.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2750m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0540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1012506.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7750m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4308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6E71E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545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D1A3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670966.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1504m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402F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1012435.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4941m</w:t>
            </w:r>
            <w:proofErr w:type="gramEnd"/>
          </w:p>
        </w:tc>
      </w:tr>
      <w:tr w:rsidR="004C63A1" w:rsidRPr="004C63A1" w14:paraId="611A8F68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CA5F6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496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949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671059.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0293m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BB85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1012513.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4315m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A9C3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8E5C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546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6C7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670965.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5689m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21BA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1012433.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6840m</w:t>
            </w:r>
            <w:proofErr w:type="gramEnd"/>
          </w:p>
        </w:tc>
      </w:tr>
      <w:tr w:rsidR="004C63A1" w:rsidRPr="004C63A1" w14:paraId="33746088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C7128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497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DE65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671056.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5515m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A9D8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1012514.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1972m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9280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20117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547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0BA0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670968.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3227m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E77B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1012435.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1767m</w:t>
            </w:r>
            <w:proofErr w:type="gramEnd"/>
          </w:p>
        </w:tc>
      </w:tr>
      <w:tr w:rsidR="004C63A1" w:rsidRPr="004C63A1" w14:paraId="235460BA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1734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498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ED88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671056.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8319m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61E3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1012511.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9792m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10E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B7836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548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F556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670967.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8699m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B590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1012430.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9420m</w:t>
            </w:r>
            <w:proofErr w:type="gramEnd"/>
          </w:p>
        </w:tc>
      </w:tr>
      <w:tr w:rsidR="004C63A1" w:rsidRPr="004C63A1" w14:paraId="1E29F738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961C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499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EA88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671056.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8528m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3524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1012516.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7875m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8397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19BF8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549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37B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670966.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6396m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BFB7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1012429.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9508m</w:t>
            </w:r>
            <w:proofErr w:type="gramEnd"/>
          </w:p>
        </w:tc>
      </w:tr>
      <w:tr w:rsidR="004C63A1" w:rsidRPr="004C63A1" w14:paraId="3E97F6A3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DD8AA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500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DC9E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671053.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5665m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6613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1012502.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2732m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CD98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88EC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550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EBC1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670962.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0026m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3CAC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1012426.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1429m</w:t>
            </w:r>
            <w:proofErr w:type="gramEnd"/>
          </w:p>
        </w:tc>
      </w:tr>
      <w:tr w:rsidR="004C63A1" w:rsidRPr="004C63A1" w14:paraId="14CEBE79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D8EB9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501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9424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671052.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2757m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1377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1012508.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7881m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9087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5FD2C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551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28D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670957.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7103m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1D89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1012428.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4188m</w:t>
            </w:r>
            <w:proofErr w:type="gramEnd"/>
          </w:p>
        </w:tc>
      </w:tr>
      <w:tr w:rsidR="004C63A1" w:rsidRPr="004C63A1" w14:paraId="500B4721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E2A0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502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BF69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671049.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9431m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7F8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1012507.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0556m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C503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E0BE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552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0B5C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670956.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0579m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AB4E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1012428.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1160m</w:t>
            </w:r>
            <w:proofErr w:type="gramEnd"/>
          </w:p>
        </w:tc>
      </w:tr>
      <w:tr w:rsidR="004C63A1" w:rsidRPr="004C63A1" w14:paraId="2105679D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499D3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503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E0F8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671050.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2871m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608F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1012509.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8097m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255D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46489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553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BB9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670957.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2826m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6E8F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1012436.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8488m</w:t>
            </w:r>
            <w:proofErr w:type="gramEnd"/>
          </w:p>
        </w:tc>
      </w:tr>
      <w:tr w:rsidR="004C63A1" w:rsidRPr="004C63A1" w14:paraId="76C5AC4F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4B7DE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504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EA49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671048.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7061m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C8EF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1012508.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6276m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90D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410E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554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6B5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670955.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2777m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C87E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1012437.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8390m</w:t>
            </w:r>
            <w:proofErr w:type="gramEnd"/>
          </w:p>
        </w:tc>
      </w:tr>
      <w:tr w:rsidR="004C63A1" w:rsidRPr="004C63A1" w14:paraId="34179F0C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05048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49E1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671047.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4983m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2B51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1012510.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2217m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95B0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57C5F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555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332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670944.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9246m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38B6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1012429.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9947m</w:t>
            </w:r>
            <w:proofErr w:type="gramEnd"/>
          </w:p>
        </w:tc>
      </w:tr>
      <w:tr w:rsidR="004C63A1" w:rsidRPr="004C63A1" w14:paraId="0AA00155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D64C8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506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002D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671046.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0621m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9655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1012506.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6243m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2A5A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913A3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556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419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670943.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7168m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8DF0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1012431.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5888m</w:t>
            </w:r>
            <w:proofErr w:type="gramEnd"/>
          </w:p>
        </w:tc>
      </w:tr>
      <w:tr w:rsidR="004C63A1" w:rsidRPr="004C63A1" w14:paraId="2E030E8D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FD6CC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1D6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671042.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0768m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6168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1012503.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6047m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BD00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7735C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557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3E5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670940.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5286m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1E9C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1012429.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1731m</w:t>
            </w:r>
            <w:proofErr w:type="gramEnd"/>
          </w:p>
        </w:tc>
      </w:tr>
      <w:tr w:rsidR="004C63A1" w:rsidRPr="004C63A1" w14:paraId="16B08F81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21016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508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0062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671054.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7744m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61D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1012500.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6791m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FE4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6BCF6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558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C1B2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670946.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6674m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BB08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1012428.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8059m</w:t>
            </w:r>
            <w:proofErr w:type="gramEnd"/>
          </w:p>
        </w:tc>
      </w:tr>
      <w:tr w:rsidR="004C63A1" w:rsidRPr="004C63A1" w14:paraId="56C32CB0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DF486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509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760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671044.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5345m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7B2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1012495.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4299m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399D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1F326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559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9C00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670942.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4764m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9F5B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1012425.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6305m</w:t>
            </w:r>
            <w:proofErr w:type="gramEnd"/>
          </w:p>
        </w:tc>
      </w:tr>
      <w:tr w:rsidR="004C63A1" w:rsidRPr="004C63A1" w14:paraId="5C60E195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64E48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510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5DAA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671040.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7087m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2F35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1012492.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5311m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F32C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C60D3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560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B58A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670941.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7364m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46B2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1012427.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5790m</w:t>
            </w:r>
            <w:proofErr w:type="gramEnd"/>
          </w:p>
        </w:tc>
      </w:tr>
      <w:tr w:rsidR="004C63A1" w:rsidRPr="004C63A1" w14:paraId="4E40E287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B0678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511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3EE4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671032.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3129m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EF7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1012496.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2068m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48CD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CAB98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561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F874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670937.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1337m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4F32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1012426.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6010m</w:t>
            </w:r>
            <w:proofErr w:type="gramEnd"/>
          </w:p>
        </w:tc>
      </w:tr>
      <w:tr w:rsidR="004C63A1" w:rsidRPr="004C63A1" w14:paraId="39D8A334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F3A33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512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723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671032.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3251m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ABD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1012493.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7069m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04A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58BEC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562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5CB1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670935.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7428m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D93B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1012426.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7811m</w:t>
            </w:r>
            <w:proofErr w:type="gramEnd"/>
          </w:p>
        </w:tc>
      </w:tr>
      <w:tr w:rsidR="004C63A1" w:rsidRPr="004C63A1" w14:paraId="7EB57D86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9E5E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550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671029.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9217m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862D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1012494.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3951m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439E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396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563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DAA4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670934.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1291m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AD2C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1012425.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5979m</w:t>
            </w:r>
            <w:proofErr w:type="gramEnd"/>
          </w:p>
        </w:tc>
      </w:tr>
      <w:tr w:rsidR="004C63A1" w:rsidRPr="004C63A1" w14:paraId="73735CD7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D7E56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514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4581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671025.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7372m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988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1012491.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2246m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F8C2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F5EB3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564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0BFE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670933.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2300m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F210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1012423.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6415m</w:t>
            </w:r>
            <w:proofErr w:type="gramEnd"/>
          </w:p>
        </w:tc>
      </w:tr>
      <w:tr w:rsidR="004C63A1" w:rsidRPr="004C63A1" w14:paraId="238B2B5D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D86A3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515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2EFA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671021.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7519m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0F51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1012488.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2050m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682B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26645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565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A6E8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670935.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1534m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049C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1012422.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5912m</w:t>
            </w:r>
            <w:proofErr w:type="gramEnd"/>
          </w:p>
        </w:tc>
      </w:tr>
      <w:tr w:rsidR="004C63A1" w:rsidRPr="004C63A1" w14:paraId="18EA3C61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B60FC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516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460F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671012.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1873m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9A1A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1012480.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9581m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B520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749B0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566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2A8A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670939.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5494m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DB01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1012423.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4127m</w:t>
            </w:r>
            <w:proofErr w:type="gramEnd"/>
          </w:p>
        </w:tc>
      </w:tr>
      <w:tr w:rsidR="004C63A1" w:rsidRPr="004C63A1" w14:paraId="3F96DEA5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B01A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517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BF24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671012.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1996m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9DD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1012478.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4581m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2EC1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8F86A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567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ED93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670939.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3307m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0039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1012415.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7193m</w:t>
            </w:r>
            <w:proofErr w:type="gramEnd"/>
          </w:p>
        </w:tc>
      </w:tr>
      <w:tr w:rsidR="004C63A1" w:rsidRPr="004C63A1" w14:paraId="04FAA8F5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846AC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518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BE91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671009.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7962m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9B81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1012479.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1464m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87F7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E8652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568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3B0F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670938.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1826m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8978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1012414.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0999m</w:t>
            </w:r>
            <w:proofErr w:type="gramEnd"/>
          </w:p>
        </w:tc>
      </w:tr>
      <w:tr w:rsidR="004C63A1" w:rsidRPr="004C63A1" w14:paraId="10942F1F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0836A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519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E4D2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671025.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4051m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B9B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1012480.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9360m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5DD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F6383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569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955B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670939.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1486m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AC92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1012411.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8990m</w:t>
            </w:r>
            <w:proofErr w:type="gramEnd"/>
          </w:p>
        </w:tc>
      </w:tr>
      <w:tr w:rsidR="004C63A1" w:rsidRPr="004C63A1" w14:paraId="6F6331D7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06A17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520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2C62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671021.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5793m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993A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1012478.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0372m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319E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5ACC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128E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BEA9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4DD81F2D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BEB88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521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7A5E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671020.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5441m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A06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1012489.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7991m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6B26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164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B865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DD52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3D1360DF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0D68A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522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35A2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671005.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6116m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5705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1012475.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9759m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396F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680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9EC5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BC64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66792599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8303E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523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7D3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671001.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6264m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4D6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1012472.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9563m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DE2A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FAC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9E49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D90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5C5FE745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452CC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524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2B6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671007.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4714m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2F2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1012467.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3480m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8FD1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1F4C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800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8812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3B4522BA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8390D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525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192A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671003.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6456m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3A57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1012464.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4493m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E60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4B1B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2B54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0A7E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0B06E10F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2180E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526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1ACC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671004.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8534m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EF48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1012462.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8552m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8114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6F2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BE4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E8F9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48257714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4AA3C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527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729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671000.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4185m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0374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1012474.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5504m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503D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05A2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028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0BAA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2FD0A3BE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0F02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lastRenderedPageBreak/>
              <w:t>528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AA4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670992.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0617m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3248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1012465.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7094m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C6A5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860A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0A07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7C44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39B18453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6775A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529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DB4E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670992.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0740m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C97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1012463.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2094m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B12B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964D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FA4F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95FE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6F9E3D3E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E48B4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530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8187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670989.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6706m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E5A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1012463.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8977m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DAE8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E6AD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540C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2CC2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1C08D390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6E55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531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581A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670985.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4860m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AD3A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1012460.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7272m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6A98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25D3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DCD4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9F78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3F88356B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90648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532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2B48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670981.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5008m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3D83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1012457.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7076m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9ED1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A45C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2DD3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E957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34FF7DC4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61F36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8568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670990.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0439m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D235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1012454.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1436m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151F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3362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0FE1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15BE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491918CE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8A1A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534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EFFF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670986.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2181m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DFD8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1012451.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2448m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3B4E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FD6B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DDBD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69B8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0F3FD423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9685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535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55CE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670971.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9361m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8D3D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1012450.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4607m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3D07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184F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74E8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D480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263CC3F7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9F5A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536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2686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670971.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9484m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B211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1012447.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9607m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2212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201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3080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7A1F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2069B013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6A8A9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537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10B4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670969.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5450m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A58E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1012448.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6490m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1023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EB43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4CA0B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7F1F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766EBB72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4969B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538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279A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670959.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7290m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197C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1012443.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7209m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8187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F540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D00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5B3C7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40FC8085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02AC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539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5368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670965.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3604m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F1A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1012445.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4784m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B074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164D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84F15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E9A9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04833DD2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B51F9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540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4874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670961.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0564m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5EBF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1012442.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2173m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9EEF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084C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23EA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A5246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20C1115E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75477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541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0356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670962.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2642m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D2733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1012440.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6232m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5C2B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AE12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D9C9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48DE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463E2261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F6C7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542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EE98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670972.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1044m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22448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1012440.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5512m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6AD22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CB61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4CF1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9E2F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1" w:rsidRPr="004C63A1" w14:paraId="0F75B10B" w14:textId="77777777" w:rsidTr="004C63A1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AAA5" w14:textId="77777777" w:rsidR="004C63A1" w:rsidRPr="004C63A1" w:rsidRDefault="004C63A1" w:rsidP="004C63A1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543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459C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670968.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2785m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4047A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4C63A1">
              <w:rPr>
                <w:rFonts w:ascii="Calibri" w:hAnsi="Calibri" w:cs="Calibri"/>
                <w:color w:val="000000"/>
                <w:szCs w:val="22"/>
              </w:rPr>
              <w:t>1012437.</w:t>
            </w:r>
            <w:proofErr w:type="gramStart"/>
            <w:r w:rsidRPr="004C63A1">
              <w:rPr>
                <w:rFonts w:ascii="Calibri" w:hAnsi="Calibri" w:cs="Calibri"/>
                <w:color w:val="000000"/>
                <w:szCs w:val="22"/>
              </w:rPr>
              <w:t>6524m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C7B1C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BC340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E6589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A1934" w14:textId="77777777" w:rsidR="004C63A1" w:rsidRPr="004C63A1" w:rsidRDefault="004C63A1" w:rsidP="004C63A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2C399AF" w14:textId="77777777" w:rsidR="004C63A1" w:rsidRDefault="004C63A1" w:rsidP="0032628C">
      <w:pPr>
        <w:spacing w:after="120" w:line="360" w:lineRule="auto"/>
        <w:ind w:left="992" w:firstLine="0"/>
      </w:pPr>
    </w:p>
    <w:p w14:paraId="493CE617" w14:textId="4053DD91" w:rsidR="006D7AC5" w:rsidRDefault="006D7AC5" w:rsidP="0032628C">
      <w:pPr>
        <w:spacing w:after="120" w:line="360" w:lineRule="auto"/>
        <w:ind w:left="992" w:firstLine="0"/>
      </w:pPr>
    </w:p>
    <w:p w14:paraId="6C67DC04" w14:textId="67706536" w:rsidR="006D7AC5" w:rsidRDefault="006D7AC5" w:rsidP="0032628C">
      <w:pPr>
        <w:spacing w:after="120" w:line="360" w:lineRule="auto"/>
        <w:ind w:left="992" w:firstLine="0"/>
      </w:pPr>
    </w:p>
    <w:p w14:paraId="5DE7A7D9" w14:textId="1B1F2ADE" w:rsidR="006D7AC5" w:rsidRDefault="006D7AC5" w:rsidP="0032628C">
      <w:pPr>
        <w:spacing w:after="120" w:line="360" w:lineRule="auto"/>
        <w:ind w:left="992" w:firstLine="0"/>
      </w:pPr>
    </w:p>
    <w:p w14:paraId="15BC43DE" w14:textId="72845E7B" w:rsidR="006D7AC5" w:rsidRDefault="006D7AC5" w:rsidP="0032628C">
      <w:pPr>
        <w:spacing w:after="120" w:line="360" w:lineRule="auto"/>
        <w:ind w:left="992" w:firstLine="0"/>
      </w:pPr>
    </w:p>
    <w:p w14:paraId="5B2995C9" w14:textId="656418A8" w:rsidR="006D7AC5" w:rsidRDefault="006D7AC5" w:rsidP="0032628C">
      <w:pPr>
        <w:spacing w:after="120" w:line="360" w:lineRule="auto"/>
        <w:ind w:left="992" w:firstLine="0"/>
      </w:pPr>
    </w:p>
    <w:p w14:paraId="4C12E0AA" w14:textId="0B41A85C" w:rsidR="006D7AC5" w:rsidRDefault="006D7AC5" w:rsidP="0032628C">
      <w:pPr>
        <w:spacing w:after="120" w:line="360" w:lineRule="auto"/>
        <w:ind w:left="992" w:firstLine="0"/>
      </w:pPr>
    </w:p>
    <w:p w14:paraId="70E499A6" w14:textId="0CE77968" w:rsidR="006D7AC5" w:rsidRDefault="006D7AC5" w:rsidP="0032628C">
      <w:pPr>
        <w:spacing w:after="120" w:line="360" w:lineRule="auto"/>
        <w:ind w:left="992" w:firstLine="0"/>
      </w:pPr>
    </w:p>
    <w:p w14:paraId="27294740" w14:textId="759F2C20" w:rsidR="006D7AC5" w:rsidRDefault="006D7AC5" w:rsidP="0032628C">
      <w:pPr>
        <w:spacing w:after="120" w:line="360" w:lineRule="auto"/>
        <w:ind w:left="992" w:firstLine="0"/>
      </w:pPr>
    </w:p>
    <w:p w14:paraId="766CCB92" w14:textId="46CA9B4C" w:rsidR="006D7AC5" w:rsidRDefault="006D7AC5" w:rsidP="0032628C">
      <w:pPr>
        <w:spacing w:after="120" w:line="360" w:lineRule="auto"/>
        <w:ind w:left="992" w:firstLine="0"/>
      </w:pPr>
    </w:p>
    <w:p w14:paraId="65B484CE" w14:textId="5957B6A4" w:rsidR="006D7AC5" w:rsidRDefault="006D7AC5" w:rsidP="0032628C">
      <w:pPr>
        <w:spacing w:after="120" w:line="360" w:lineRule="auto"/>
        <w:ind w:left="992" w:firstLine="0"/>
      </w:pPr>
    </w:p>
    <w:p w14:paraId="15068952" w14:textId="36CEDD2A" w:rsidR="006D7AC5" w:rsidRDefault="006D7AC5" w:rsidP="0032628C">
      <w:pPr>
        <w:spacing w:after="120" w:line="360" w:lineRule="auto"/>
        <w:ind w:left="992" w:firstLine="0"/>
      </w:pPr>
    </w:p>
    <w:p w14:paraId="39076DF3" w14:textId="6D11C703" w:rsidR="006D7AC5" w:rsidRDefault="006D7AC5" w:rsidP="0032628C">
      <w:pPr>
        <w:spacing w:after="120" w:line="360" w:lineRule="auto"/>
        <w:ind w:left="992" w:firstLine="0"/>
      </w:pPr>
    </w:p>
    <w:p w14:paraId="5E0C9FB8" w14:textId="255849C3" w:rsidR="006D7AC5" w:rsidRDefault="006D7AC5" w:rsidP="0032628C">
      <w:pPr>
        <w:spacing w:after="120" w:line="360" w:lineRule="auto"/>
        <w:ind w:left="992" w:firstLine="0"/>
      </w:pPr>
    </w:p>
    <w:p w14:paraId="4712713E" w14:textId="298F223B" w:rsidR="006D7AC5" w:rsidRDefault="006D7AC5" w:rsidP="0032628C">
      <w:pPr>
        <w:spacing w:after="120" w:line="360" w:lineRule="auto"/>
        <w:ind w:left="992" w:firstLine="0"/>
      </w:pPr>
    </w:p>
    <w:p w14:paraId="7320E894" w14:textId="508769FB" w:rsidR="006D7AC5" w:rsidRDefault="006D7AC5" w:rsidP="0032628C">
      <w:pPr>
        <w:spacing w:after="120" w:line="360" w:lineRule="auto"/>
        <w:ind w:left="992" w:firstLine="0"/>
      </w:pPr>
    </w:p>
    <w:tbl>
      <w:tblPr>
        <w:tblW w:w="10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1487"/>
        <w:gridCol w:w="1598"/>
        <w:gridCol w:w="960"/>
        <w:gridCol w:w="475"/>
        <w:gridCol w:w="1487"/>
        <w:gridCol w:w="1598"/>
        <w:gridCol w:w="960"/>
        <w:gridCol w:w="960"/>
      </w:tblGrid>
      <w:tr w:rsidR="006D7AC5" w:rsidRPr="006D7AC5" w14:paraId="19FAB730" w14:textId="77777777" w:rsidTr="008111FC">
        <w:trPr>
          <w:trHeight w:val="300"/>
        </w:trPr>
        <w:tc>
          <w:tcPr>
            <w:tcW w:w="3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9284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lastRenderedPageBreak/>
              <w:t>VYTYČOVACÍ SOUŘADNICE VĚTVE 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AFEE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1352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618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158E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671069.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2164m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CB59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1012438.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3899m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F3E9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2087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A9A58BD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261A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ČB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882B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21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1FD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F1C3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619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A9B7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671056.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7533m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BC9A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1012436.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3507m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3CAD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92C0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7C77AC0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B28D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570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CCA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671136.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1418m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AB30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1012494.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0239m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31DD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669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620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5E81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671054.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5822m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521B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1012436.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8858m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AD97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C93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BD54A58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CEDB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571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7864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671133.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0439m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6354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1012493.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2014m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660B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A60B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621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D4AD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671056.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1756m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BCA7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1012426.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2739m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39E0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19DF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758604A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1EE5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572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1F17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671131.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8492m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995A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1012492.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7117m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0358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2B63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622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62A8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671053.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1840m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A49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1012422.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5202m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8C7A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08EF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28FC842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2ABD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573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7DA8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2105m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680E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1012491.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1790m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CB37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3B3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623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76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671054.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7578m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E4E3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1012421.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2860m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777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58C2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BF88281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2561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574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2FC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671132.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8839m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EDE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1503m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DC19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7A62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624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CFA4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671047.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2574m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A822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9258m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F345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77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1B92AC7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3668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575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136D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671132.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0570m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A76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7053m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1D13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4CFF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625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A7F5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671042.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5804m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BD5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1529m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0B96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5757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CA16EC4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B037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576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19B2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671131.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3031m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A826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1012503.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1230m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9BC0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02A9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626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FDED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671044.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1714m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3D59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1012423.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9410m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5B74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50C3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3CF9C2B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3538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577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86BD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3906m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DCC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1012496.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4819m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8255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D78C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627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F8C5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671045.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7625m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8A15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1012422.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7291m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2E42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823B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EE71CA4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6F24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578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9E47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9158m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E6C1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1012498.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4396m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4A2E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AC39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628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DACB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671037.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0364m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7481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1012414.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1915m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6486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059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C17D4DC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28E8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579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3A24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5000m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06B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1012498.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4600m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D654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39F8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629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CABA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671038.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1009m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11D4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1012412.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2251m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DD65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4601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B8DEC36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DC8B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580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A420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0998m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3610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1012495.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7145m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D3D2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EE5B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630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E94C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671037.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5129m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FBD6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1012411.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3798m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25AD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6B1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B430EED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BA1B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581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E77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6605m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2DF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1012494.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9099m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FB6E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9532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631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8BE3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671035.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2999m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607C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1012411.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6951m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5B90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944D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CA0275C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068B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582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D634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9657m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5B8B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1012497.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3493m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C00E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A547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632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615F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671042.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6412m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5974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1012408.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2457m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A0E0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9376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84C0686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301A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583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A7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9322m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BFC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1012490.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3881m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D380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A1CA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633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95B6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671039.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9332m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35A9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1012404.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2826m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8836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66AC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99051DF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32A8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584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373C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0215m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E7BD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4009m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2481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56C5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634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C78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671041.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5933m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A8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1012403.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1672m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E302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9B6A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0019639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BCF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585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A36B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1600m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25B0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8304m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A229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E8E1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635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D02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671030.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8144m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14C2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1012408.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6354m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288C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6C8C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3537D99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CBC0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586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669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5892m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73AD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3322m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C83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1B11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636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4203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671032.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4796m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4BBC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1012407.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5278m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51E1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D6F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30E9D43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6357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587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D083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0093m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2045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0529m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D8B4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5A89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637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19BB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671034.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1449m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CD2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1012406.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4201m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DBC1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67CC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5261F7F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3F68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588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61F3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0201m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8705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1714m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9F6D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F9C6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638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EFBE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671023.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5234m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2650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1012393.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2489m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B43B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1B2D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EA641C5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3129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589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E1C2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6279m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BCFF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1012478.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9529m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582C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F76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639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C06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671019.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1865m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2DED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1012389.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7540m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AF4C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C481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1F5416E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5EAE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590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051B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3344m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B81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5295m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1A4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33B2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640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0433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671020.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9993m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F9A3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1012388.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8958m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AC2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8709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2204904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BDF5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591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315C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7874m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6FD6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1012494.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2768m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46CA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81AE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641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CF58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671021.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7598m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3D4D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1012386.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1762m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410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08C3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8F57123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DDDE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592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7547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7795m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453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8839m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065B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A262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642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53F8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671029.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0092m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3678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1012386.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7811m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76A1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D586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002E2E5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2200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593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2D3D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671109.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1712m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5437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1012493.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6419m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9B87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5B84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643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AF42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671026.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6385m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541C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1012382.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6075m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93F5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DFF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CE3C3E9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72EB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594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7C1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671109.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8436m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164B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4611m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2785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F2E4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644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B4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671021.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4012m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980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1012385.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5351m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03F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06EB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E7FB98A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F974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595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BBCF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671109.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8583m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D035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6180m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699B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E62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645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DBDE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671017.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3228m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C3EE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1012382.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2520m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6366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1EB6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7453E57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D99A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596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8B0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5913m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BEEE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6438m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7E4F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7863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646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3AA9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671017.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3015m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443D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1012386.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3913m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A5E0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EA3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F79DD47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5661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597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9B1E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7650m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AE4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0244m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219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CD10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647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CD8F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671014.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3457m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04F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1012384.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3633m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69ED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9742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42091B5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AAFD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598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92DD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3789m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05D4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7605m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6F1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BE6C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648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15D8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671010.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9520m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BEF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1012385.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5177m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7936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F9A5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6381834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2BD0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599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9603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671102.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5079m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D3F8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0698m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AF4B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A404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649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1E2E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671010.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3062m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875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1012384.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0362m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7032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FB96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E32DF86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56BC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5099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671102.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1118m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E8EC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1012480.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5852m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8FBF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6A35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650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6444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671018.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5698m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6770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1012367.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1210m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0ADC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725D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2A751A5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09A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601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CE36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671104.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1712m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D6FF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1012473.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7476m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D26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6344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651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138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671020.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3690m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A2E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1012366.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2477m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149B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598E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62B2505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4199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602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3F8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671100.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4315m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FBBC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1012470.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7384m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4127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64B0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652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8606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671011.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3727m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E66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1012370.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6142m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28E0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EB53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C91313B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81E6F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603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47EA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671091.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9376m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05D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1012471.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4667m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CB02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F6D5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653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3596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671011.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7210m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9D5B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1012373.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0107m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83BF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B6C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1ACCACD5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A9A1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604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5854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671089.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1266m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6950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1012471.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6844m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F71F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4E2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654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6E8D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671010.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6226m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F3C3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1012375.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1691m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53DE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59F4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795A027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1DC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605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303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671086.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9627m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3738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1012472.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4655m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511C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27E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655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ED71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670993.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8829m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EDDA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1012400.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6946m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A4E6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D724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50405F3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DBEE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606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169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671087.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0237m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705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1012459.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1134m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601E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51719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656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FBC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670994.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9511m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F48D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1012401.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7477m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9BBC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5247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445887E4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521A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607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7FBF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671083.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5150m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5B2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1012455.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8379m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8670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61CD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657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C462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670989.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6103m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C4A4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1012396.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4822m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9F58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52A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6CF59948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0AA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608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F4D7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671075.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7471m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B627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1012459.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4754m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D245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8889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658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C879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670973.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1869m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A35A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1012413.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1405m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9D98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B0C5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726F4730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64F0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609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27A5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671072.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1585m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D0BD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1012455.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9481m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B16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B1693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659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DAAF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670977.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4596m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3B97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1012417.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3529m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F9D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4D29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745765C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AEAF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lastRenderedPageBreak/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48FD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671070.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7451m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F3F5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1012457.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3632m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CC4D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51B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660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3724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670978.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5111m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12B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1012418.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4229m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D92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DC3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688C551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A552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611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0A52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671073.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5718m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DFE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1012454.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5330m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2927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A470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661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4E44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670969.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8357m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6BCA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1012416.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7053m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F4CD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EAF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C720527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67CE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612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B66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671060.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5555m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E7DA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1012443.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7224m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673E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8A29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662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2F7B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670974.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3036m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6E90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1012420.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7100m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5689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A162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5527F413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CA195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613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F80A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671055.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6131m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A6D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1012441.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1542m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2D5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84FE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663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D57B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670975.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4201m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9C98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1012421.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7108m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57B5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A7C8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E9D10C9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B5D1B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614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FDDB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671057.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2204m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916D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1012439.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9544m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DE6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A7E12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664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3522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670966.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6575m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3854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1012420.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4251m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D9A5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7AEE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217FD270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9AC1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615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BA34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671058.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0750m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2D79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1012437.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8881m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5BA09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EC09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665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01C9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670968.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9840m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2A6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1012422.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3191m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6290E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1E44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051FBBA8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8C73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616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F491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671070.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9964m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F05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1012443.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2603m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44D4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C44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666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BAA5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670971.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3105m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1D84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1012424.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2132m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37A2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314B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AC5" w:rsidRPr="006D7AC5" w14:paraId="307FA87F" w14:textId="77777777" w:rsidTr="008111FC">
        <w:trPr>
          <w:trHeight w:val="3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CE76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617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341B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671067.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7375m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CA97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1012439.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7362m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764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3EA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667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9DFA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670972.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4738m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669C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1012425.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1602m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DC2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E640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1B62445" w14:textId="039A46EF" w:rsidR="006D7AC5" w:rsidRDefault="006D7AC5" w:rsidP="0032628C">
      <w:pPr>
        <w:spacing w:after="120" w:line="360" w:lineRule="auto"/>
        <w:ind w:left="992" w:firstLine="0"/>
      </w:pPr>
    </w:p>
    <w:tbl>
      <w:tblPr>
        <w:tblW w:w="3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1487"/>
        <w:gridCol w:w="1598"/>
      </w:tblGrid>
      <w:tr w:rsidR="006D7AC5" w:rsidRPr="006D7AC5" w14:paraId="6F64782B" w14:textId="77777777" w:rsidTr="006D7AC5">
        <w:trPr>
          <w:trHeight w:val="300"/>
        </w:trPr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6061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VYTYČOVACÍ SOUŘADNICE VĚTVE F</w:t>
            </w:r>
          </w:p>
        </w:tc>
      </w:tr>
      <w:tr w:rsidR="006D7AC5" w:rsidRPr="006D7AC5" w14:paraId="4918C264" w14:textId="77777777" w:rsidTr="006D7AC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3055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ČB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03D2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7190C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X</w:t>
            </w:r>
          </w:p>
        </w:tc>
      </w:tr>
      <w:tr w:rsidR="006D7AC5" w:rsidRPr="006D7AC5" w14:paraId="05076BC3" w14:textId="77777777" w:rsidTr="006D7AC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658C8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668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8E46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671108.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4637m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FCF1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0679m</w:t>
            </w:r>
            <w:proofErr w:type="gramEnd"/>
          </w:p>
        </w:tc>
      </w:tr>
      <w:tr w:rsidR="006D7AC5" w:rsidRPr="006D7AC5" w14:paraId="32B69C0C" w14:textId="77777777" w:rsidTr="006D7AC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DD9BE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F43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671103.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9810m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3801D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1012637.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5124m</w:t>
            </w:r>
            <w:proofErr w:type="gramEnd"/>
          </w:p>
        </w:tc>
      </w:tr>
      <w:tr w:rsidR="006D7AC5" w:rsidRPr="006D7AC5" w14:paraId="6D3E5954" w14:textId="77777777" w:rsidTr="006D7AC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D4517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0425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671110.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4105m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D9733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1012641.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3738m</w:t>
            </w:r>
            <w:proofErr w:type="gramEnd"/>
          </w:p>
        </w:tc>
      </w:tr>
      <w:tr w:rsidR="006D7AC5" w:rsidRPr="006D7AC5" w14:paraId="4F45D302" w14:textId="77777777" w:rsidTr="006D7AC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CCE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358A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671103.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1375m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D7748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1012653.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4838m</w:t>
            </w:r>
            <w:proofErr w:type="gramEnd"/>
          </w:p>
        </w:tc>
      </w:tr>
      <w:tr w:rsidR="006D7AC5" w:rsidRPr="006D7AC5" w14:paraId="17F15AD8" w14:textId="77777777" w:rsidTr="006D7AC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CC30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1B79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671136.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1536m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AE24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1012598.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5102m</w:t>
            </w:r>
            <w:proofErr w:type="gramEnd"/>
          </w:p>
        </w:tc>
      </w:tr>
      <w:tr w:rsidR="006D7AC5" w:rsidRPr="006D7AC5" w14:paraId="6ABA8B24" w14:textId="77777777" w:rsidTr="006D7AC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6DA0D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7E66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671134.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4391m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015A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1012597.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4805m</w:t>
            </w:r>
            <w:proofErr w:type="gramEnd"/>
          </w:p>
        </w:tc>
      </w:tr>
      <w:tr w:rsidR="006D7AC5" w:rsidRPr="006D7AC5" w14:paraId="33F63293" w14:textId="77777777" w:rsidTr="006D7AC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8D320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82D7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7241m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43871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1012594.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6487m</w:t>
            </w:r>
            <w:proofErr w:type="gramEnd"/>
          </w:p>
        </w:tc>
      </w:tr>
      <w:tr w:rsidR="006D7AC5" w:rsidRPr="006D7AC5" w14:paraId="1E476FEC" w14:textId="77777777" w:rsidTr="006D7AC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EFDFC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2521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671128.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0095m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3EFE7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1012593.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6190m</w:t>
            </w:r>
            <w:proofErr w:type="gramEnd"/>
          </w:p>
        </w:tc>
      </w:tr>
      <w:tr w:rsidR="006D7AC5" w:rsidRPr="006D7AC5" w14:paraId="4BC9FC61" w14:textId="77777777" w:rsidTr="006D7AC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D861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D82D5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671141.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3023m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10FDB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1012589.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9375m</w:t>
            </w:r>
            <w:proofErr w:type="gramEnd"/>
          </w:p>
        </w:tc>
      </w:tr>
      <w:tr w:rsidR="006D7AC5" w:rsidRPr="006D7AC5" w14:paraId="21143873" w14:textId="77777777" w:rsidTr="006D7AC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3FB71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1EE9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671139.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5877m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B478A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1012588.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9077m</w:t>
            </w:r>
            <w:proofErr w:type="gramEnd"/>
          </w:p>
        </w:tc>
      </w:tr>
      <w:tr w:rsidR="006D7AC5" w:rsidRPr="006D7AC5" w14:paraId="58846A5B" w14:textId="77777777" w:rsidTr="006D7AC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659EA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41A16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671134.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8727m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97AAF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1012586.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0760m</w:t>
            </w:r>
            <w:proofErr w:type="gramEnd"/>
          </w:p>
        </w:tc>
      </w:tr>
      <w:tr w:rsidR="006D7AC5" w:rsidRPr="006D7AC5" w14:paraId="30F32676" w14:textId="77777777" w:rsidTr="006D7AC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11CA4" w14:textId="77777777" w:rsidR="006D7AC5" w:rsidRPr="006D7AC5" w:rsidRDefault="006D7AC5" w:rsidP="006D7AC5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4BBE2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671133.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1582m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8B420" w14:textId="77777777" w:rsidR="006D7AC5" w:rsidRPr="006D7AC5" w:rsidRDefault="006D7AC5" w:rsidP="006D7AC5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6D7AC5">
              <w:rPr>
                <w:rFonts w:ascii="Calibri" w:hAnsi="Calibri" w:cs="Calibri"/>
                <w:color w:val="000000"/>
                <w:szCs w:val="22"/>
              </w:rPr>
              <w:t>1012585.</w:t>
            </w:r>
            <w:proofErr w:type="gramStart"/>
            <w:r w:rsidRPr="006D7AC5">
              <w:rPr>
                <w:rFonts w:ascii="Calibri" w:hAnsi="Calibri" w:cs="Calibri"/>
                <w:color w:val="000000"/>
                <w:szCs w:val="22"/>
              </w:rPr>
              <w:t>0463m</w:t>
            </w:r>
            <w:proofErr w:type="gramEnd"/>
          </w:p>
        </w:tc>
      </w:tr>
    </w:tbl>
    <w:p w14:paraId="509FE676" w14:textId="21591A15" w:rsidR="006D7AC5" w:rsidRDefault="006D7AC5" w:rsidP="0032628C">
      <w:pPr>
        <w:spacing w:after="120" w:line="360" w:lineRule="auto"/>
        <w:ind w:left="992" w:firstLine="0"/>
      </w:pPr>
    </w:p>
    <w:p w14:paraId="724A499A" w14:textId="26F69F12" w:rsidR="006D7AC5" w:rsidRDefault="006D7AC5" w:rsidP="0032628C">
      <w:pPr>
        <w:spacing w:after="120" w:line="360" w:lineRule="auto"/>
        <w:ind w:left="992" w:firstLine="0"/>
      </w:pPr>
    </w:p>
    <w:p w14:paraId="5E412E68" w14:textId="77777777" w:rsidR="006D7AC5" w:rsidRDefault="006D7AC5" w:rsidP="0032628C">
      <w:pPr>
        <w:spacing w:after="120" w:line="360" w:lineRule="auto"/>
        <w:ind w:left="992" w:firstLine="0"/>
      </w:pPr>
    </w:p>
    <w:p w14:paraId="711B95A2" w14:textId="1D01546D" w:rsidR="006D7AC5" w:rsidRDefault="006D7AC5" w:rsidP="0032628C">
      <w:pPr>
        <w:spacing w:after="120" w:line="360" w:lineRule="auto"/>
        <w:ind w:left="992" w:firstLine="0"/>
      </w:pPr>
    </w:p>
    <w:p w14:paraId="57108834" w14:textId="30460BFB" w:rsidR="008111FC" w:rsidRDefault="008111FC" w:rsidP="0032628C">
      <w:pPr>
        <w:spacing w:after="120" w:line="360" w:lineRule="auto"/>
        <w:ind w:left="992" w:firstLine="0"/>
      </w:pPr>
    </w:p>
    <w:p w14:paraId="0A4674E7" w14:textId="4BFF77CA" w:rsidR="008111FC" w:rsidRDefault="008111FC" w:rsidP="0032628C">
      <w:pPr>
        <w:spacing w:after="120" w:line="360" w:lineRule="auto"/>
        <w:ind w:left="992" w:firstLine="0"/>
      </w:pPr>
    </w:p>
    <w:p w14:paraId="22A3713A" w14:textId="733B86AC" w:rsidR="008111FC" w:rsidRDefault="008111FC" w:rsidP="0032628C">
      <w:pPr>
        <w:spacing w:after="120" w:line="360" w:lineRule="auto"/>
        <w:ind w:left="992" w:firstLine="0"/>
      </w:pPr>
    </w:p>
    <w:p w14:paraId="4DAA7510" w14:textId="1F59B4F7" w:rsidR="008111FC" w:rsidRDefault="008111FC" w:rsidP="0032628C">
      <w:pPr>
        <w:spacing w:after="120" w:line="360" w:lineRule="auto"/>
        <w:ind w:left="992" w:firstLine="0"/>
      </w:pPr>
    </w:p>
    <w:p w14:paraId="4F802C84" w14:textId="0338940E" w:rsidR="008111FC" w:rsidRDefault="008111FC" w:rsidP="0032628C">
      <w:pPr>
        <w:spacing w:after="120" w:line="360" w:lineRule="auto"/>
        <w:ind w:left="992" w:firstLine="0"/>
      </w:pPr>
    </w:p>
    <w:p w14:paraId="2C94973B" w14:textId="5B7A8A7A" w:rsidR="008111FC" w:rsidRDefault="008111FC" w:rsidP="0032628C">
      <w:pPr>
        <w:spacing w:after="120" w:line="360" w:lineRule="auto"/>
        <w:ind w:left="992" w:firstLine="0"/>
      </w:pPr>
    </w:p>
    <w:p w14:paraId="071F4536" w14:textId="55AEE8C1" w:rsidR="008111FC" w:rsidRDefault="008111FC" w:rsidP="0032628C">
      <w:pPr>
        <w:spacing w:after="120" w:line="360" w:lineRule="auto"/>
        <w:ind w:left="992" w:firstLine="0"/>
      </w:pPr>
    </w:p>
    <w:tbl>
      <w:tblPr>
        <w:tblW w:w="80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1501"/>
        <w:gridCol w:w="1622"/>
        <w:gridCol w:w="960"/>
        <w:gridCol w:w="475"/>
        <w:gridCol w:w="1487"/>
        <w:gridCol w:w="1598"/>
      </w:tblGrid>
      <w:tr w:rsidR="008111FC" w:rsidRPr="008111FC" w14:paraId="2E566901" w14:textId="77777777" w:rsidTr="008111FC">
        <w:trPr>
          <w:trHeight w:val="300"/>
        </w:trPr>
        <w:tc>
          <w:tcPr>
            <w:tcW w:w="3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E0C7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lastRenderedPageBreak/>
              <w:t>VYTYČOVACÍ SOUŘADNICE VĚTVE 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0C47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EBD1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C2E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5CDD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2D930E0D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7125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ČB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6AE2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3EA4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EA28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992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ČB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B9B9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6C36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X</w:t>
            </w:r>
          </w:p>
        </w:tc>
      </w:tr>
      <w:tr w:rsidR="008111FC" w:rsidRPr="008111FC" w14:paraId="66FDDA1C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ED512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680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1174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670872.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3472m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64BC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1012507.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6645m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583B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B7B7E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708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D737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670924.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5235m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0B8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1012434.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6111m</w:t>
            </w:r>
            <w:proofErr w:type="gramEnd"/>
          </w:p>
        </w:tc>
      </w:tr>
      <w:tr w:rsidR="008111FC" w:rsidRPr="008111FC" w14:paraId="0BCCB711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55A7C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681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D251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670872.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3201m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46EE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1012504.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4570m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F1FF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AC364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709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9A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670924.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8638m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2BDE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1012437.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4190m</w:t>
            </w:r>
            <w:proofErr w:type="gramEnd"/>
          </w:p>
        </w:tc>
      </w:tr>
      <w:tr w:rsidR="008111FC" w:rsidRPr="008111FC" w14:paraId="500476F8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7C0B8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682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93FD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670863.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1350m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3E62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1012499.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9652m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0B94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0701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710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670F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670926.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4379m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08D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1012438.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6528m</w:t>
            </w:r>
            <w:proofErr w:type="gramEnd"/>
          </w:p>
        </w:tc>
      </w:tr>
      <w:tr w:rsidR="008111FC" w:rsidRPr="008111FC" w14:paraId="4CE10F04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4ECA5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683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76D0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670876.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3818m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8AE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1012496.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0327m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62A4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03997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711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02E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670932.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5946m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19EA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1012424.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3136m</w:t>
            </w:r>
            <w:proofErr w:type="gramEnd"/>
          </w:p>
        </w:tc>
      </w:tr>
      <w:tr w:rsidR="008111FC" w:rsidRPr="008111FC" w14:paraId="373F2A14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9E0D2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684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2C65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670871.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6595m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08AD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1012492.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3314m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A542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A7EE1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712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27879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670915.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9077m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481A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1012435.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8772m</w:t>
            </w:r>
            <w:proofErr w:type="gramEnd"/>
          </w:p>
        </w:tc>
      </w:tr>
      <w:tr w:rsidR="008111FC" w:rsidRPr="008111FC" w14:paraId="2268543D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E1A82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685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BAD8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670879.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1897m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C74F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1012495.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6924m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F598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991CA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713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AC9C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670919.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6091m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A9CA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1012431.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1549m</w:t>
            </w:r>
            <w:proofErr w:type="gramEnd"/>
          </w:p>
        </w:tc>
      </w:tr>
      <w:tr w:rsidR="008111FC" w:rsidRPr="008111FC" w14:paraId="6704B016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46A06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686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350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670880.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7638m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441D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1012496.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9262m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F84B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33A9F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714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ACF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670922.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8547m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388D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1012427.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0139m</w:t>
            </w:r>
            <w:proofErr w:type="gramEnd"/>
          </w:p>
        </w:tc>
      </w:tr>
      <w:tr w:rsidR="008111FC" w:rsidRPr="008111FC" w14:paraId="2184514B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26FE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687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8A07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670890.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8786m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FAB1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1012477.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5370m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2CF3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3878F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715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43CF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670926.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5560m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466B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1012422.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2916m</w:t>
            </w:r>
            <w:proofErr w:type="gramEnd"/>
          </w:p>
        </w:tc>
      </w:tr>
      <w:tr w:rsidR="008111FC" w:rsidRPr="008111FC" w14:paraId="4BFDF879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F7E8A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688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65B3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670891.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2189m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6E43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1012480.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3449m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D11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89D4C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716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7580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670928.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0383m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9FD0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1012420.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3352m</w:t>
            </w:r>
            <w:proofErr w:type="gramEnd"/>
          </w:p>
        </w:tc>
      </w:tr>
      <w:tr w:rsidR="008111FC" w:rsidRPr="008111FC" w14:paraId="54E90D72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2137F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689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CB4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670892.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7930m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E0C7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1012481.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5786m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1BDC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2EC6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10D3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670929.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9190m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5B68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1012418.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0010m</w:t>
            </w:r>
            <w:proofErr w:type="gramEnd"/>
          </w:p>
        </w:tc>
      </w:tr>
      <w:tr w:rsidR="008111FC" w:rsidRPr="008111FC" w14:paraId="268AE142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5C089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690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7ED6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670878.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4899m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A97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1012483.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6168m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4CE9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56652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718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339D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670934.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0730m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FF0E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1012412.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7010m</w:t>
            </w:r>
            <w:proofErr w:type="gramEnd"/>
          </w:p>
        </w:tc>
      </w:tr>
      <w:tr w:rsidR="008111FC" w:rsidRPr="008111FC" w14:paraId="4EE6B78C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0720D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691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424B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670882.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1912m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1E2C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1012478.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8945m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541F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03C28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719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907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670936.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6367m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2049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1012409.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4301m</w:t>
            </w:r>
            <w:proofErr w:type="gramEnd"/>
          </w:p>
        </w:tc>
      </w:tr>
      <w:tr w:rsidR="008111FC" w:rsidRPr="008111FC" w14:paraId="657A672B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C5386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692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F11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670895.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1870m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A5FD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1012472.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0401m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B9C7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D4CA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285F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9889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3AC9608D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4BF31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693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77F7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670890.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4647m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0ADD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1012468.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3388m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A469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2996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48F2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50A5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5B4FA48E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9D19F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694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96C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670896.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1442m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43E3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1012474.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0609m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3897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C762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CFEA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1E94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50E311F2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8D246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695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7967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670899.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5706m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4B85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1012472.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9314m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18CC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32CD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B75C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1B53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4CC8FF83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44582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696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B68D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670898.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3933m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1C71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1012470.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1779m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E8B2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197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9A4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67A2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28D96716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F1A28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697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B5B0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670899.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4226m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F137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1012456.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9098m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E83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A747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30EA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5646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172B5B1B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47C27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698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B0B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670904.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3262m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85B4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1012460.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7532m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2FFC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0DC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8540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C126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1B25B01A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2D22D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699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6117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670904.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0589m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EBA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1012463.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2440m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5554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6AA4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EC23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D140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7EA725FF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9656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700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204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670906.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3359m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F549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1012461.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0579m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5C8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A26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DCFB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782F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244EF027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9AEA8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701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E492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670906.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9830m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738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1012463.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4743m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2B0E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96F19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8028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A75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7BC362B0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FD473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702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5EFC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670894.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1690m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D9C3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1012463.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6126m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F80F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25A9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3AA9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6486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36CF0721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F5A6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703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5909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670902.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0778m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8959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1012453.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5222m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DC0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BD82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0215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AEF6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240C6739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1461E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704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D18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670905.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7791m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FFB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1012448.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7998m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BB08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E29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9F0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7CA6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6C4168C7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0CA14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705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28F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670913.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8460m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1ABC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1012448.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2339m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7CA8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1AA2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8B55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0AB89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1E96D2D4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D9B79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706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22A2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670916.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5359m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6FE2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1012448.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0442m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18AB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792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A65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710A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4C324283" w14:textId="77777777" w:rsidTr="008111FC">
        <w:trPr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C1BF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707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F6EB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670918.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1100m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824E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1012449.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2780m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C5609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D5FE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3EE9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4E50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2242089" w14:textId="2F00FB3E" w:rsidR="008111FC" w:rsidRDefault="008111FC" w:rsidP="0032628C">
      <w:pPr>
        <w:spacing w:after="120" w:line="360" w:lineRule="auto"/>
        <w:ind w:left="992" w:firstLine="0"/>
      </w:pPr>
    </w:p>
    <w:p w14:paraId="53B33A56" w14:textId="1DD1D3A7" w:rsidR="008111FC" w:rsidRDefault="008111FC" w:rsidP="0032628C">
      <w:pPr>
        <w:spacing w:after="120" w:line="360" w:lineRule="auto"/>
        <w:ind w:left="992" w:firstLine="0"/>
      </w:pPr>
    </w:p>
    <w:p w14:paraId="15B1826A" w14:textId="01513075" w:rsidR="008111FC" w:rsidRDefault="008111FC" w:rsidP="0032628C">
      <w:pPr>
        <w:spacing w:after="120" w:line="360" w:lineRule="auto"/>
        <w:ind w:left="992" w:firstLine="0"/>
      </w:pPr>
    </w:p>
    <w:p w14:paraId="22BCBC77" w14:textId="3D96F168" w:rsidR="008111FC" w:rsidRDefault="008111FC" w:rsidP="0032628C">
      <w:pPr>
        <w:spacing w:after="120" w:line="360" w:lineRule="auto"/>
        <w:ind w:left="992" w:firstLine="0"/>
      </w:pPr>
    </w:p>
    <w:p w14:paraId="62B7EF65" w14:textId="4567D84C" w:rsidR="008111FC" w:rsidRDefault="008111FC" w:rsidP="0032628C">
      <w:pPr>
        <w:spacing w:after="120" w:line="360" w:lineRule="auto"/>
        <w:ind w:left="992" w:firstLine="0"/>
      </w:pPr>
    </w:p>
    <w:p w14:paraId="3BE1B6F3" w14:textId="5D344BDC" w:rsidR="008111FC" w:rsidRDefault="008111FC" w:rsidP="0032628C">
      <w:pPr>
        <w:spacing w:after="120" w:line="360" w:lineRule="auto"/>
        <w:ind w:left="992" w:firstLine="0"/>
      </w:pPr>
    </w:p>
    <w:p w14:paraId="3A4F30FB" w14:textId="0B16E2E8" w:rsidR="008111FC" w:rsidRDefault="008111FC" w:rsidP="0032628C">
      <w:pPr>
        <w:spacing w:after="120" w:line="360" w:lineRule="auto"/>
        <w:ind w:left="992" w:firstLine="0"/>
      </w:pPr>
    </w:p>
    <w:tbl>
      <w:tblPr>
        <w:tblW w:w="7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1492"/>
        <w:gridCol w:w="1612"/>
        <w:gridCol w:w="960"/>
        <w:gridCol w:w="475"/>
        <w:gridCol w:w="1487"/>
        <w:gridCol w:w="1598"/>
      </w:tblGrid>
      <w:tr w:rsidR="008111FC" w:rsidRPr="008111FC" w14:paraId="790BBDDF" w14:textId="77777777" w:rsidTr="008111FC">
        <w:trPr>
          <w:trHeight w:val="300"/>
        </w:trPr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825F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lastRenderedPageBreak/>
              <w:t>VYTYČOVACÍ SOUŘADNICE VĚTVE 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4D48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97B6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F379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57A2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3A7A9780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00B7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ČB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402F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619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9C4B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D22E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ČB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10A7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BCF3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X</w:t>
            </w:r>
          </w:p>
        </w:tc>
      </w:tr>
      <w:tr w:rsidR="008111FC" w:rsidRPr="008111FC" w14:paraId="0AF9A0CD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EDC2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720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7E04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671092.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0545m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4C5F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1012521.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9970m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C307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CDA17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756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7846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671143.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5689m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AB4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1012445.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3222m</w:t>
            </w:r>
            <w:proofErr w:type="gramEnd"/>
          </w:p>
        </w:tc>
      </w:tr>
      <w:tr w:rsidR="008111FC" w:rsidRPr="008111FC" w14:paraId="6EC361B1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A9731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721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6E78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671096.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9818m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DE14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1012525.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5047m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7CDC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D8670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757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B2D0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671141.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5322m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A9A0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1012443.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8723m</w:t>
            </w:r>
            <w:proofErr w:type="gramEnd"/>
          </w:p>
        </w:tc>
      </w:tr>
      <w:tr w:rsidR="008111FC" w:rsidRPr="008111FC" w14:paraId="3277D958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7C620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722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8992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671097.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3445m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8841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1012524.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9119m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FA02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FA414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758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657A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671167.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0086m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E5B7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1012431.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3631m</w:t>
            </w:r>
            <w:proofErr w:type="gramEnd"/>
          </w:p>
        </w:tc>
      </w:tr>
      <w:tr w:rsidR="008111FC" w:rsidRPr="008111FC" w14:paraId="1A113C28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9DB23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723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8A33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671094.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4688m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A0BC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1012518.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6055m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1F3B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F459D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759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E7039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671164.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6820m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432E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1012430.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3206m</w:t>
            </w:r>
            <w:proofErr w:type="gramEnd"/>
          </w:p>
        </w:tc>
      </w:tr>
      <w:tr w:rsidR="008111FC" w:rsidRPr="008111FC" w14:paraId="61FDF993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D9084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724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DE47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671092.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8470m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2217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1012516.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5730m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9A3B9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AC879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760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9A2B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671159.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7941m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55C9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1012426.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8409m</w:t>
            </w:r>
            <w:proofErr w:type="gramEnd"/>
          </w:p>
        </w:tc>
      </w:tr>
      <w:tr w:rsidR="008111FC" w:rsidRPr="008111FC" w14:paraId="06B33F6D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C6BBE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725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E551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671097.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6182m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C02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1012514.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1815m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3450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B1C37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761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6568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671158.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0474m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340A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1012424.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9837m</w:t>
            </w:r>
            <w:proofErr w:type="gramEnd"/>
          </w:p>
        </w:tc>
      </w:tr>
      <w:tr w:rsidR="008111FC" w:rsidRPr="008111FC" w14:paraId="14EFCA2C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F178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726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5D4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671095.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1668m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6B6E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1012513.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3143m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3E9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141C6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762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547D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671160.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6640m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2915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1012425.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6189m</w:t>
            </w:r>
            <w:proofErr w:type="gramEnd"/>
          </w:p>
        </w:tc>
      </w:tr>
      <w:tr w:rsidR="008111FC" w:rsidRPr="008111FC" w14:paraId="68E56733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BB999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727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C049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671107.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1713m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8DEC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1012511.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1078m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88FD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28FC2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763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1D3D9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671161.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9132m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92BE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1012421.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3388m</w:t>
            </w:r>
            <w:proofErr w:type="gramEnd"/>
          </w:p>
        </w:tc>
      </w:tr>
      <w:tr w:rsidR="008111FC" w:rsidRPr="008111FC" w14:paraId="7729941E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4F129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728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47F6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671109.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5778m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7324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1012512.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0381m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1CF8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324D2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764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8374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671159.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8848m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E427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1012418.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0919m</w:t>
            </w:r>
            <w:proofErr w:type="gramEnd"/>
          </w:p>
        </w:tc>
      </w:tr>
      <w:tr w:rsidR="008111FC" w:rsidRPr="008111FC" w14:paraId="27F6F4B0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43385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729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291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671110.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2866m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A44E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1012506.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5772m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21AD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BE060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765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BA6E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671163.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2600m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ED89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1012413.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3506m</w:t>
            </w:r>
            <w:proofErr w:type="gramEnd"/>
          </w:p>
        </w:tc>
      </w:tr>
      <w:tr w:rsidR="008111FC" w:rsidRPr="008111FC" w14:paraId="15778FBC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5DEC0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730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F4B4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671111.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8976m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7F9B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1012508.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7795m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1B2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45EF5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766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BD00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671165.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5519m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22B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1012429.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0986m</w:t>
            </w:r>
            <w:proofErr w:type="gramEnd"/>
          </w:p>
        </w:tc>
      </w:tr>
      <w:tr w:rsidR="008111FC" w:rsidRPr="008111FC" w14:paraId="2885237F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1D1F3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731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290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671099.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3832m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2AB8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1012507.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3913m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B973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5CB4A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767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49E5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671168.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3854m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B3BE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1012426.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8420m</w:t>
            </w:r>
            <w:proofErr w:type="gramEnd"/>
          </w:p>
        </w:tc>
      </w:tr>
      <w:tr w:rsidR="008111FC" w:rsidRPr="008111FC" w14:paraId="65CAFC36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F8340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732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E5F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671101.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0232m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646D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1012509.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3983m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9ADA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8CFCA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768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8619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671171.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5446m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46BD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1012429.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3020m</w:t>
            </w:r>
            <w:proofErr w:type="gramEnd"/>
          </w:p>
        </w:tc>
      </w:tr>
      <w:tr w:rsidR="008111FC" w:rsidRPr="008111FC" w14:paraId="647805E1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A9848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0D4E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671101.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7030m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3839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1012504.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1327m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C3F7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BFC77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769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569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671171.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5469m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2E3B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1012426.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8830m</w:t>
            </w:r>
            <w:proofErr w:type="gramEnd"/>
          </w:p>
        </w:tc>
      </w:tr>
      <w:tr w:rsidR="008111FC" w:rsidRPr="008111FC" w14:paraId="60DEC4BB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6D5D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734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E86D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671104.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1544m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6C77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1012504.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9998m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A56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4E99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770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EAC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671172.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6877m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C615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1012428.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9374m</w:t>
            </w:r>
            <w:proofErr w:type="gramEnd"/>
          </w:p>
        </w:tc>
      </w:tr>
      <w:tr w:rsidR="008111FC" w:rsidRPr="008111FC" w14:paraId="3735A394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E2561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735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CE63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671116.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6826m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875A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1012502.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0578m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5EE1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CD110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771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D165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671176.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4736m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E3AE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1012430.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2539m</w:t>
            </w:r>
            <w:proofErr w:type="gramEnd"/>
          </w:p>
        </w:tc>
      </w:tr>
      <w:tr w:rsidR="008111FC" w:rsidRPr="008111FC" w14:paraId="333F8481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13671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736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2401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671115.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2259m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10D7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1012499.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7933m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F668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D1506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772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C41B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671176.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9899m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448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1012428.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7857m</w:t>
            </w:r>
            <w:proofErr w:type="gramEnd"/>
          </w:p>
        </w:tc>
      </w:tr>
      <w:tr w:rsidR="008111FC" w:rsidRPr="008111FC" w14:paraId="6E4F2D3E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B1405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737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BE69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671121.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0379m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49DA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1012500.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2119m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0215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D2B55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773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40BF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671173.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3958m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C8D8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1012420.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5661m</w:t>
            </w:r>
            <w:proofErr w:type="gramEnd"/>
          </w:p>
        </w:tc>
      </w:tr>
      <w:tr w:rsidR="008111FC" w:rsidRPr="008111FC" w14:paraId="45CD55F2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78740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738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C997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671121.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9546m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D6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1012479.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9954m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CFAF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3D96D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774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8F75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671179.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1993m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504F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1012422.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8600m</w:t>
            </w:r>
            <w:proofErr w:type="gramEnd"/>
          </w:p>
        </w:tc>
      </w:tr>
      <w:tr w:rsidR="008111FC" w:rsidRPr="008111FC" w14:paraId="6568FE97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6FE4D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739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6C49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671126.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8425m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F941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1012483.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4750m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1C2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4E50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3F85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A180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7708783F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BC139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740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05D6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671137.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1686m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D27D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1012477.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5912m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F407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A219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7E64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A7A7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2DB0FE35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A0D5D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741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F61A9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671135.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1320m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23EB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1012476.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1413m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C3C9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DEF8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A28F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27B4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3198C4A6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50ACC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742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C224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671133.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0953m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AF20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1012474.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6915m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4BFC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E141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147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FD55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0713E035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CDDCF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743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62F4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671128.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2074m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1ACC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1012471.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2118m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D7E1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C377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89FA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1B83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5F1ECE70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D11C5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744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F751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671126.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1707m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C4BA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1012469.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7620m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EE8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ECA9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23D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096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32E2F17E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296B9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745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D109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671124.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1341m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28BC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1012468.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3121m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A4FF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A0F9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6014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BFBA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25A207BA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739ED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746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61A0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671142.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9680m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2669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1012469.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4446m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5E700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BBD6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EAA9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2E18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0D0B9905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F39B2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747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5344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671140.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9314m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4A1F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1012467.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9947m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5CCA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919A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A069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BB06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201EA88F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A0560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748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CDBF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671138.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8947m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F4D0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1012466.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5449m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AC52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A718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851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8818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5F3D0AA9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5417A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749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DC2C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671134.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0068m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5535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1012463.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0652m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BC3D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4092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F3FE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29579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20227463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EEF14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750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6AB8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671131.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9701m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E5A8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1012461.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6154m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34E19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EE3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BC69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DA72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670B039A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7BF0C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751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1B55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671129.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9335m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A5BE8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1012460.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1655m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4867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12A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3EDA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02C9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6972A4AF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622FB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752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8D09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671154.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5668m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665A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1012453.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1514m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59D3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E1F8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B5289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A0DDC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74E86A03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4BFC3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753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D9527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671152.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5301m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AFA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1012451.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7015m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20271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4770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0AEF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4B29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7236D42C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7FAB1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754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906AE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671150.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4935m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22BC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1012450.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2517m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5968D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DA0B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AC812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A3A99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1FC" w:rsidRPr="008111FC" w14:paraId="0B21CB80" w14:textId="77777777" w:rsidTr="008111FC">
        <w:trPr>
          <w:trHeight w:val="30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69EF6" w14:textId="77777777" w:rsidR="008111FC" w:rsidRPr="008111FC" w:rsidRDefault="008111FC" w:rsidP="008111FC">
            <w:pPr>
              <w:spacing w:line="240" w:lineRule="auto"/>
              <w:ind w:firstLin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755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D0A53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671145.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6055m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1EC84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111FC">
              <w:rPr>
                <w:rFonts w:ascii="Calibri" w:hAnsi="Calibri" w:cs="Calibri"/>
                <w:color w:val="000000"/>
                <w:szCs w:val="22"/>
              </w:rPr>
              <w:t>1012446.</w:t>
            </w:r>
            <w:proofErr w:type="gramStart"/>
            <w:r w:rsidRPr="008111FC">
              <w:rPr>
                <w:rFonts w:ascii="Calibri" w:hAnsi="Calibri" w:cs="Calibri"/>
                <w:color w:val="000000"/>
                <w:szCs w:val="22"/>
              </w:rPr>
              <w:t>7720m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B600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0428A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78FB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F0EA6" w14:textId="77777777" w:rsidR="008111FC" w:rsidRPr="008111FC" w:rsidRDefault="008111FC" w:rsidP="008111F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7D3A2A3" w14:textId="45D9F707" w:rsidR="008111FC" w:rsidRDefault="008111FC" w:rsidP="008111FC">
      <w:pPr>
        <w:tabs>
          <w:tab w:val="left" w:pos="1913"/>
        </w:tabs>
        <w:spacing w:after="120" w:line="360" w:lineRule="auto"/>
        <w:ind w:firstLine="0"/>
      </w:pPr>
    </w:p>
    <w:p w14:paraId="364F0AA0" w14:textId="3D86C9A2" w:rsidR="006D7AC5" w:rsidRDefault="006D7AC5" w:rsidP="008111FC">
      <w:pPr>
        <w:spacing w:after="120" w:line="360" w:lineRule="auto"/>
        <w:ind w:firstLine="0"/>
      </w:pPr>
    </w:p>
    <w:sectPr w:rsidR="006D7AC5" w:rsidSect="00A86A93">
      <w:headerReference w:type="default" r:id="rId8"/>
      <w:footerReference w:type="default" r:id="rId9"/>
      <w:pgSz w:w="11906" w:h="16838" w:code="9"/>
      <w:pgMar w:top="2694" w:right="936" w:bottom="1531" w:left="1616" w:header="18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892C7" w14:textId="77777777" w:rsidR="00B66650" w:rsidRDefault="00B66650">
      <w:r>
        <w:separator/>
      </w:r>
    </w:p>
    <w:p w14:paraId="4DE3A918" w14:textId="77777777" w:rsidR="00B66650" w:rsidRDefault="00B66650"/>
    <w:p w14:paraId="31DADE87" w14:textId="77777777" w:rsidR="00B66650" w:rsidRDefault="00B66650" w:rsidP="00310042"/>
  </w:endnote>
  <w:endnote w:type="continuationSeparator" w:id="0">
    <w:p w14:paraId="3A11D6FC" w14:textId="77777777" w:rsidR="00B66650" w:rsidRDefault="00B66650">
      <w:r>
        <w:continuationSeparator/>
      </w:r>
    </w:p>
    <w:p w14:paraId="59714C40" w14:textId="77777777" w:rsidR="00B66650" w:rsidRDefault="00B66650"/>
    <w:p w14:paraId="6A8710C2" w14:textId="77777777" w:rsidR="00B66650" w:rsidRDefault="00B66650" w:rsidP="003100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A8231" w14:textId="6376F0D1" w:rsidR="004C63A1" w:rsidRPr="007B3FE4" w:rsidRDefault="004C63A1" w:rsidP="00322EF0">
    <w:pPr>
      <w:pStyle w:val="Zpat"/>
      <w:spacing w:line="240" w:lineRule="exact"/>
      <w:ind w:firstLine="0"/>
      <w:rPr>
        <w:rFonts w:cs="Arial"/>
        <w:color w:val="606060"/>
        <w:sz w:val="15"/>
      </w:rPr>
    </w:pPr>
    <w:r>
      <w:rPr>
        <w:rFonts w:cs="Arial"/>
        <w:b/>
        <w:bCs/>
        <w:sz w:val="20"/>
        <w:szCs w:val="20"/>
      </w:rPr>
      <w:t>Směrový výpočet tras a vytyčovací souřadnice</w:t>
    </w:r>
  </w:p>
  <w:p w14:paraId="40816293" w14:textId="1B420AA4" w:rsidR="004C63A1" w:rsidRDefault="004C63A1" w:rsidP="00762EEE">
    <w:pPr>
      <w:pStyle w:val="Zpat"/>
      <w:tabs>
        <w:tab w:val="clear" w:pos="9072"/>
        <w:tab w:val="right" w:pos="9214"/>
      </w:tabs>
      <w:spacing w:line="240" w:lineRule="auto"/>
      <w:ind w:firstLine="0"/>
      <w:rPr>
        <w:rFonts w:cs="Arial"/>
        <w:color w:val="929292"/>
        <w:sz w:val="15"/>
      </w:rPr>
    </w:pPr>
    <w:r>
      <w:rPr>
        <w:rFonts w:cs="Arial"/>
        <w:noProof/>
        <w:color w:val="606060"/>
        <w:sz w:val="15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F89DBB4" wp14:editId="66BE7F00">
              <wp:simplePos x="0" y="0"/>
              <wp:positionH relativeFrom="page">
                <wp:posOffset>7237095</wp:posOffset>
              </wp:positionH>
              <wp:positionV relativeFrom="page">
                <wp:posOffset>360045</wp:posOffset>
              </wp:positionV>
              <wp:extent cx="0" cy="9835200"/>
              <wp:effectExtent l="0" t="0" r="19050" b="13970"/>
              <wp:wrapNone/>
              <wp:docPr id="3" name="Lin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9835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E43975" id="Line 3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9.85pt,28.35pt" to="569.85pt,8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">
              <w10:wrap anchorx="page" anchory="page"/>
            </v:line>
          </w:pict>
        </mc:Fallback>
      </mc:AlternateContent>
    </w:r>
    <w:r>
      <w:rPr>
        <w:rFonts w:cs="Arial"/>
        <w:noProof/>
        <w:color w:val="606060"/>
        <w:sz w:val="15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51B1185" wp14:editId="6A7BF215">
              <wp:simplePos x="0" y="0"/>
              <wp:positionH relativeFrom="page">
                <wp:posOffset>7038975</wp:posOffset>
              </wp:positionH>
              <wp:positionV relativeFrom="page">
                <wp:posOffset>10194925</wp:posOffset>
              </wp:positionV>
              <wp:extent cx="198120" cy="0"/>
              <wp:effectExtent l="9525" t="12700" r="11430" b="6350"/>
              <wp:wrapNone/>
              <wp:docPr id="2" name="Lin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981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A53E3B" id="Line 32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4.25pt,802.75pt" to="569.85pt,80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">
              <w10:wrap anchorx="page" anchory="page"/>
            </v:line>
          </w:pict>
        </mc:Fallback>
      </mc:AlternateContent>
    </w:r>
    <w:r>
      <w:rPr>
        <w:rFonts w:cs="Arial"/>
        <w:noProof/>
        <w:color w:val="606060"/>
        <w:sz w:val="15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3002F682" wp14:editId="7CB79BC2">
              <wp:simplePos x="0" y="0"/>
              <wp:positionH relativeFrom="page">
                <wp:posOffset>648335</wp:posOffset>
              </wp:positionH>
              <wp:positionV relativeFrom="page">
                <wp:posOffset>10196195</wp:posOffset>
              </wp:positionV>
              <wp:extent cx="252000" cy="0"/>
              <wp:effectExtent l="0" t="0" r="15240" b="19050"/>
              <wp:wrapNone/>
              <wp:docPr id="1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FD1C0B" id="Line 31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.05pt,802.85pt" to="70.9pt,80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1/X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">
              <w10:wrap anchorx="page" anchory="page"/>
            </v:line>
          </w:pict>
        </mc:Fallback>
      </mc:AlternateContent>
    </w:r>
    <w:r w:rsidRPr="007B3FE4">
      <w:rPr>
        <w:rFonts w:cs="Arial"/>
        <w:sz w:val="15"/>
        <w:szCs w:val="15"/>
      </w:rPr>
      <w:t xml:space="preserve">Valbek, spol. s r.o. </w:t>
    </w:r>
    <w:r>
      <w:rPr>
        <w:rFonts w:cs="Arial"/>
        <w:noProof/>
        <w:sz w:val="15"/>
        <w:szCs w:val="15"/>
      </w:rPr>
      <w:drawing>
        <wp:inline distT="0" distB="0" distL="0" distR="0" wp14:anchorId="2ADF6D12" wp14:editId="58680E4D">
          <wp:extent cx="55245" cy="55245"/>
          <wp:effectExtent l="0" t="0" r="1905" b="1905"/>
          <wp:docPr id="18" name="obrázek 275" descr="cverec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5" descr="cverec_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" cy="55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sz w:val="15"/>
        <w:szCs w:val="15"/>
      </w:rPr>
      <w:tab/>
    </w:r>
    <w:r>
      <w:rPr>
        <w:rFonts w:cs="Arial"/>
        <w:sz w:val="15"/>
        <w:szCs w:val="15"/>
      </w:rPr>
      <w:tab/>
    </w:r>
    <w:r w:rsidRPr="00456877">
      <w:rPr>
        <w:rFonts w:cs="Arial"/>
        <w:color w:val="929292"/>
        <w:sz w:val="15"/>
      </w:rPr>
      <w:t>strana</w:t>
    </w:r>
    <w:r>
      <w:rPr>
        <w:rFonts w:cs="Arial"/>
        <w:color w:val="929292"/>
        <w:sz w:val="15"/>
      </w:rPr>
      <w:t xml:space="preserve"> </w:t>
    </w:r>
    <w:r w:rsidRPr="00CF1E83">
      <w:rPr>
        <w:rFonts w:cs="Arial"/>
        <w:color w:val="606060"/>
        <w:sz w:val="15"/>
      </w:rPr>
      <w:t xml:space="preserve"> </w:t>
    </w:r>
    <w:r>
      <w:rPr>
        <w:rFonts w:cs="Arial"/>
        <w:b/>
        <w:sz w:val="15"/>
      </w:rPr>
      <w:fldChar w:fldCharType="begin"/>
    </w:r>
    <w:r>
      <w:rPr>
        <w:rFonts w:cs="Arial"/>
        <w:b/>
        <w:sz w:val="15"/>
      </w:rPr>
      <w:instrText xml:space="preserve"> PAGE </w:instrText>
    </w:r>
    <w:r>
      <w:rPr>
        <w:rFonts w:cs="Arial"/>
        <w:b/>
        <w:sz w:val="15"/>
      </w:rPr>
      <w:fldChar w:fldCharType="separate"/>
    </w:r>
    <w:r>
      <w:rPr>
        <w:rFonts w:cs="Arial"/>
        <w:b/>
        <w:noProof/>
        <w:sz w:val="15"/>
      </w:rPr>
      <w:t>5</w:t>
    </w:r>
    <w:r>
      <w:rPr>
        <w:rFonts w:cs="Arial"/>
        <w:b/>
        <w:sz w:val="15"/>
      </w:rPr>
      <w:fldChar w:fldCharType="end"/>
    </w:r>
    <w:r w:rsidRPr="00456877">
      <w:rPr>
        <w:rFonts w:cs="Arial"/>
        <w:color w:val="929292"/>
        <w:sz w:val="15"/>
      </w:rPr>
      <w:t xml:space="preserve">/ </w:t>
    </w:r>
    <w:r w:rsidRPr="00456877">
      <w:rPr>
        <w:rFonts w:cs="Arial"/>
        <w:color w:val="929292"/>
        <w:sz w:val="15"/>
      </w:rPr>
      <w:fldChar w:fldCharType="begin"/>
    </w:r>
    <w:r w:rsidRPr="00456877">
      <w:rPr>
        <w:rFonts w:cs="Arial"/>
        <w:color w:val="929292"/>
        <w:sz w:val="15"/>
      </w:rPr>
      <w:instrText xml:space="preserve"> NUMPAGES </w:instrText>
    </w:r>
    <w:r w:rsidRPr="00456877">
      <w:rPr>
        <w:rFonts w:cs="Arial"/>
        <w:color w:val="929292"/>
        <w:sz w:val="15"/>
      </w:rPr>
      <w:fldChar w:fldCharType="separate"/>
    </w:r>
    <w:r>
      <w:rPr>
        <w:rFonts w:cs="Arial"/>
        <w:noProof/>
        <w:color w:val="929292"/>
        <w:sz w:val="15"/>
      </w:rPr>
      <w:t>8</w:t>
    </w:r>
    <w:r w:rsidRPr="00456877">
      <w:rPr>
        <w:rFonts w:cs="Arial"/>
        <w:color w:val="929292"/>
        <w:sz w:val="15"/>
      </w:rPr>
      <w:fldChar w:fldCharType="end"/>
    </w:r>
  </w:p>
  <w:p w14:paraId="3EAF73E6" w14:textId="77777777" w:rsidR="004C63A1" w:rsidRDefault="004C63A1" w:rsidP="00762EEE">
    <w:pPr>
      <w:pStyle w:val="Zpat"/>
      <w:spacing w:line="240" w:lineRule="auto"/>
      <w:rPr>
        <w:rFonts w:cs="Arial"/>
        <w:color w:val="929292"/>
        <w:sz w:val="15"/>
      </w:rPr>
    </w:pPr>
  </w:p>
  <w:p w14:paraId="6BFE17DE" w14:textId="77777777" w:rsidR="004C63A1" w:rsidRDefault="004C63A1" w:rsidP="00322EF0">
    <w:pPr>
      <w:pStyle w:val="Zpat"/>
      <w:tabs>
        <w:tab w:val="left" w:pos="8363"/>
      </w:tabs>
      <w:spacing w:line="240" w:lineRule="auto"/>
      <w:rPr>
        <w:rFonts w:cs="Arial"/>
        <w:color w:val="929292"/>
        <w:sz w:val="15"/>
      </w:rPr>
    </w:pPr>
  </w:p>
  <w:p w14:paraId="0DE68D46" w14:textId="77777777" w:rsidR="004C63A1" w:rsidRDefault="004C63A1" w:rsidP="00322EF0">
    <w:pPr>
      <w:pStyle w:val="Zpat"/>
      <w:tabs>
        <w:tab w:val="left" w:pos="8363"/>
      </w:tabs>
      <w:spacing w:line="240" w:lineRule="auto"/>
      <w:jc w:val="left"/>
      <w:rPr>
        <w:rFonts w:cs="Arial"/>
        <w:color w:val="929292"/>
        <w:sz w:val="15"/>
      </w:rPr>
    </w:pPr>
  </w:p>
  <w:p w14:paraId="60C66003" w14:textId="77777777" w:rsidR="004C63A1" w:rsidRPr="00125012" w:rsidRDefault="004C63A1" w:rsidP="00322EF0">
    <w:pPr>
      <w:pStyle w:val="Zpat"/>
      <w:tabs>
        <w:tab w:val="left" w:pos="8363"/>
      </w:tabs>
      <w:spacing w:line="240" w:lineRule="auto"/>
      <w:jc w:val="left"/>
      <w:rPr>
        <w:rFonts w:cs="Arial"/>
        <w:color w:val="929292"/>
        <w:sz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6639C" w14:textId="77777777" w:rsidR="00B66650" w:rsidRDefault="00B66650">
      <w:r>
        <w:separator/>
      </w:r>
    </w:p>
    <w:p w14:paraId="71A84A3C" w14:textId="77777777" w:rsidR="00B66650" w:rsidRDefault="00B66650"/>
    <w:p w14:paraId="6034D595" w14:textId="77777777" w:rsidR="00B66650" w:rsidRDefault="00B66650" w:rsidP="00310042"/>
  </w:footnote>
  <w:footnote w:type="continuationSeparator" w:id="0">
    <w:p w14:paraId="287CEE13" w14:textId="77777777" w:rsidR="00B66650" w:rsidRDefault="00B66650">
      <w:r>
        <w:continuationSeparator/>
      </w:r>
    </w:p>
    <w:p w14:paraId="5BC60F6A" w14:textId="77777777" w:rsidR="00B66650" w:rsidRDefault="00B66650"/>
    <w:p w14:paraId="584A3E68" w14:textId="77777777" w:rsidR="00B66650" w:rsidRDefault="00B66650" w:rsidP="003100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F89A7" w14:textId="77777777" w:rsidR="004C63A1" w:rsidRDefault="004C63A1" w:rsidP="00322EF0">
    <w:pPr>
      <w:pStyle w:val="Zhlav"/>
      <w:spacing w:line="240" w:lineRule="auto"/>
      <w:ind w:firstLine="357"/>
      <w:jc w:val="right"/>
      <w:rPr>
        <w:rFonts w:cs="Arial"/>
        <w:sz w:val="15"/>
      </w:rPr>
    </w:pPr>
  </w:p>
  <w:p w14:paraId="16309BEB" w14:textId="77777777" w:rsidR="004C63A1" w:rsidRDefault="004C63A1" w:rsidP="00322EF0">
    <w:pPr>
      <w:pStyle w:val="Zhlav"/>
      <w:spacing w:line="240" w:lineRule="auto"/>
      <w:ind w:firstLine="0"/>
      <w:rPr>
        <w:rFonts w:cs="Arial"/>
        <w:sz w:val="15"/>
      </w:rPr>
    </w:pPr>
  </w:p>
  <w:p w14:paraId="61DA4E73" w14:textId="77777777" w:rsidR="004C63A1" w:rsidRDefault="004C63A1" w:rsidP="00322EF0">
    <w:pPr>
      <w:pStyle w:val="Zhlav"/>
      <w:spacing w:line="240" w:lineRule="auto"/>
      <w:ind w:firstLine="0"/>
      <w:rPr>
        <w:rFonts w:cs="Arial"/>
        <w:sz w:val="15"/>
      </w:rPr>
    </w:pPr>
  </w:p>
  <w:p w14:paraId="0F0087F1" w14:textId="77777777" w:rsidR="004C63A1" w:rsidRDefault="004C63A1" w:rsidP="00322EF0">
    <w:pPr>
      <w:pStyle w:val="Zhlav"/>
      <w:spacing w:line="240" w:lineRule="auto"/>
      <w:ind w:firstLine="0"/>
      <w:rPr>
        <w:rFonts w:cs="Arial"/>
        <w:sz w:val="15"/>
      </w:rPr>
    </w:pPr>
    <w:r>
      <w:rPr>
        <w:rFonts w:cs="Arial"/>
        <w:noProof/>
        <w:sz w:val="15"/>
      </w:rPr>
      <w:drawing>
        <wp:anchor distT="0" distB="0" distL="114300" distR="114300" simplePos="0" relativeHeight="251668480" behindDoc="0" locked="0" layoutInCell="1" allowOverlap="1" wp14:anchorId="33A9325E" wp14:editId="7CFE1065">
          <wp:simplePos x="0" y="0"/>
          <wp:positionH relativeFrom="column">
            <wp:posOffset>5105400</wp:posOffset>
          </wp:positionH>
          <wp:positionV relativeFrom="paragraph">
            <wp:posOffset>10795</wp:posOffset>
          </wp:positionV>
          <wp:extent cx="1022400" cy="853200"/>
          <wp:effectExtent l="0" t="0" r="6350" b="4445"/>
          <wp:wrapNone/>
          <wp:docPr id="16" name="Obráze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2400" cy="85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15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C7E123" wp14:editId="4414CBAA">
              <wp:simplePos x="0" y="0"/>
              <wp:positionH relativeFrom="page">
                <wp:posOffset>648335</wp:posOffset>
              </wp:positionH>
              <wp:positionV relativeFrom="page">
                <wp:posOffset>360045</wp:posOffset>
              </wp:positionV>
              <wp:extent cx="6588000" cy="0"/>
              <wp:effectExtent l="0" t="0" r="22860" b="19050"/>
              <wp:wrapNone/>
              <wp:docPr id="5" name="Lin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0CC343" id="Line 2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.05pt,28.35pt" to="569.8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">
              <w10:wrap anchorx="page" anchory="page"/>
            </v:line>
          </w:pict>
        </mc:Fallback>
      </mc:AlternateContent>
    </w:r>
    <w:r>
      <w:rPr>
        <w:rFonts w:cs="Arial"/>
        <w:noProof/>
        <w:sz w:val="15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CD60B54" wp14:editId="6A7D75CC">
              <wp:simplePos x="0" y="0"/>
              <wp:positionH relativeFrom="page">
                <wp:posOffset>648335</wp:posOffset>
              </wp:positionH>
              <wp:positionV relativeFrom="page">
                <wp:posOffset>360045</wp:posOffset>
              </wp:positionV>
              <wp:extent cx="0" cy="9835200"/>
              <wp:effectExtent l="0" t="0" r="19050" b="13970"/>
              <wp:wrapNone/>
              <wp:docPr id="4" name="Lin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9835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F68E1F" id="Line 2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.05pt,28.35pt" to="51.05pt,8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69EAIAACkEAAAOAAAAZHJzL2Uyb0RvYy54bWysU8GO2jAQvVfqP1i+QxI2U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">
              <w10:wrap anchorx="page" anchory="page"/>
            </v:line>
          </w:pict>
        </mc:Fallback>
      </mc:AlternateContent>
    </w:r>
  </w:p>
  <w:p w14:paraId="226BED30" w14:textId="77777777" w:rsidR="004C63A1" w:rsidRPr="0098086A" w:rsidRDefault="004C63A1" w:rsidP="0098086A">
    <w:pPr>
      <w:framePr w:w="7938" w:h="851" w:hRule="exact" w:hSpace="142" w:wrap="notBeside" w:vAnchor="page" w:hAnchor="page" w:x="1617" w:y="1050"/>
      <w:pBdr>
        <w:top w:val="single" w:sz="4" w:space="1" w:color="auto"/>
        <w:bottom w:val="single" w:sz="4" w:space="1" w:color="auto"/>
      </w:pBdr>
      <w:spacing w:line="160" w:lineRule="exact"/>
      <w:ind w:firstLine="0"/>
      <w:rPr>
        <w:rFonts w:cs="Arial"/>
        <w:b/>
        <w:sz w:val="8"/>
        <w:szCs w:val="8"/>
      </w:rPr>
    </w:pPr>
  </w:p>
  <w:p w14:paraId="12453A88" w14:textId="7A143150" w:rsidR="004C63A1" w:rsidRDefault="004C63A1" w:rsidP="00322EF0">
    <w:pPr>
      <w:framePr w:w="7938" w:h="851" w:hRule="exact" w:hSpace="142" w:wrap="notBeside" w:vAnchor="page" w:hAnchor="page" w:x="1617" w:y="1050"/>
      <w:pBdr>
        <w:top w:val="single" w:sz="4" w:space="1" w:color="auto"/>
        <w:bottom w:val="single" w:sz="4" w:space="1" w:color="auto"/>
      </w:pBdr>
      <w:spacing w:line="360" w:lineRule="exact"/>
      <w:ind w:firstLine="0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 xml:space="preserve">KASÁRNA JIČÍN, Výstavba dopravní </w:t>
    </w:r>
  </w:p>
  <w:p w14:paraId="21770C9A" w14:textId="00492CB8" w:rsidR="004C63A1" w:rsidRPr="00331099" w:rsidRDefault="004C63A1" w:rsidP="00322EF0">
    <w:pPr>
      <w:framePr w:w="7938" w:h="851" w:hRule="exact" w:hSpace="142" w:wrap="notBeside" w:vAnchor="page" w:hAnchor="page" w:x="1617" w:y="1050"/>
      <w:pBdr>
        <w:top w:val="single" w:sz="4" w:space="1" w:color="auto"/>
        <w:bottom w:val="single" w:sz="4" w:space="1" w:color="auto"/>
      </w:pBdr>
      <w:spacing w:line="360" w:lineRule="exact"/>
      <w:ind w:firstLine="0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a technické infrastruktury a veřejných prostranství</w:t>
    </w:r>
  </w:p>
  <w:p w14:paraId="6F2B3254" w14:textId="77777777" w:rsidR="004C63A1" w:rsidRDefault="004C63A1" w:rsidP="00B736BD">
    <w:pPr>
      <w:pStyle w:val="Zhlav"/>
      <w:spacing w:line="240" w:lineRule="auto"/>
      <w:ind w:firstLine="0"/>
      <w:rPr>
        <w:rFonts w:cs="Arial"/>
        <w:sz w:val="15"/>
      </w:rPr>
    </w:pPr>
  </w:p>
  <w:p w14:paraId="6736BE2B" w14:textId="77777777" w:rsidR="004C63A1" w:rsidRPr="00512BC6" w:rsidRDefault="004C63A1" w:rsidP="00B736BD">
    <w:pPr>
      <w:pStyle w:val="Zhlav"/>
      <w:spacing w:line="240" w:lineRule="auto"/>
      <w:ind w:firstLine="0"/>
      <w:rPr>
        <w:rFonts w:cs="Arial"/>
        <w:b/>
        <w:sz w:val="10"/>
        <w:szCs w:val="10"/>
      </w:rPr>
    </w:pPr>
  </w:p>
  <w:p w14:paraId="3A2A68FD" w14:textId="2EA22E17" w:rsidR="004C63A1" w:rsidRPr="00DE4FF6" w:rsidRDefault="004C63A1" w:rsidP="00B736BD">
    <w:pPr>
      <w:pStyle w:val="Zhlav"/>
      <w:spacing w:line="240" w:lineRule="auto"/>
      <w:ind w:firstLine="0"/>
      <w:rPr>
        <w:rFonts w:cs="Arial"/>
        <w:b/>
        <w:sz w:val="17"/>
        <w:szCs w:val="17"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A1CFCAE" wp14:editId="75169CCA">
          <wp:simplePos x="0" y="0"/>
          <wp:positionH relativeFrom="page">
            <wp:posOffset>6409055</wp:posOffset>
          </wp:positionH>
          <wp:positionV relativeFrom="page">
            <wp:posOffset>666210</wp:posOffset>
          </wp:positionV>
          <wp:extent cx="540000" cy="540000"/>
          <wp:effectExtent l="0" t="0" r="0" b="0"/>
          <wp:wrapSquare wrapText="bothSides"/>
          <wp:docPr id="17" name="obrázek 15" descr="Logo_CB_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Logo_CB_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b/>
        <w:sz w:val="17"/>
        <w:szCs w:val="17"/>
      </w:rPr>
      <w:t>SO 101 – Komunikace a chodníky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5F1E29"/>
    <w:multiLevelType w:val="multilevel"/>
    <w:tmpl w:val="F28C809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b w:val="0"/>
        <w:i w:val="0"/>
        <w:color w:val="auto"/>
        <w:sz w:val="2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  <w:color w:val="auto"/>
      </w:rPr>
    </w:lvl>
    <w:lvl w:ilvl="3">
      <w:start w:val="1"/>
      <w:numFmt w:val="none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 w15:restartNumberingAfterBreak="0">
    <w:nsid w:val="08BF4706"/>
    <w:multiLevelType w:val="hybridMultilevel"/>
    <w:tmpl w:val="002C0CD4"/>
    <w:lvl w:ilvl="0" w:tplc="7A0A3672">
      <w:start w:val="1"/>
      <w:numFmt w:val="lowerLetter"/>
      <w:pStyle w:val="Nadpis2"/>
      <w:suff w:val="nothing"/>
      <w:lvlText w:val="%1) "/>
      <w:lvlJc w:val="left"/>
      <w:pPr>
        <w:ind w:left="6521" w:firstLine="0"/>
      </w:pPr>
      <w:rPr>
        <w:rFonts w:ascii="Arial" w:hAnsi="Arial" w:hint="default"/>
        <w:caps w:val="0"/>
        <w:sz w:val="22"/>
        <w:u w:val="single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1081D"/>
    <w:multiLevelType w:val="multilevel"/>
    <w:tmpl w:val="AB52FCC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622EB"/>
    <w:multiLevelType w:val="hybridMultilevel"/>
    <w:tmpl w:val="A9D0182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F3E9C"/>
    <w:multiLevelType w:val="multilevel"/>
    <w:tmpl w:val="AB52FCC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F52E9"/>
    <w:multiLevelType w:val="hybridMultilevel"/>
    <w:tmpl w:val="03D456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26704"/>
    <w:multiLevelType w:val="hybridMultilevel"/>
    <w:tmpl w:val="B2B0BE22"/>
    <w:lvl w:ilvl="0" w:tplc="643CD902">
      <w:start w:val="1"/>
      <w:numFmt w:val="lowerLetter"/>
      <w:lvlText w:val="%1) 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singl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F4612"/>
    <w:multiLevelType w:val="hybridMultilevel"/>
    <w:tmpl w:val="AC56F9F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66F26"/>
    <w:multiLevelType w:val="hybridMultilevel"/>
    <w:tmpl w:val="842871BA"/>
    <w:lvl w:ilvl="0" w:tplc="3D3EC5DC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AC5C81"/>
    <w:multiLevelType w:val="hybridMultilevel"/>
    <w:tmpl w:val="7DCC7DC8"/>
    <w:lvl w:ilvl="0" w:tplc="C902066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u w:val="single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EA2AC9"/>
    <w:multiLevelType w:val="hybridMultilevel"/>
    <w:tmpl w:val="5DBA116C"/>
    <w:lvl w:ilvl="0" w:tplc="655C162E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3A321B"/>
    <w:multiLevelType w:val="multilevel"/>
    <w:tmpl w:val="1B04A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232ECE"/>
    <w:multiLevelType w:val="hybridMultilevel"/>
    <w:tmpl w:val="AA1CA7BC"/>
    <w:lvl w:ilvl="0" w:tplc="578AB3E0">
      <w:start w:val="1"/>
      <w:numFmt w:val="decimal"/>
      <w:suff w:val="nothing"/>
      <w:lvlText w:val="%1."/>
      <w:lvlJc w:val="left"/>
      <w:pPr>
        <w:ind w:left="100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50B6012"/>
    <w:multiLevelType w:val="hybridMultilevel"/>
    <w:tmpl w:val="A84617B8"/>
    <w:lvl w:ilvl="0" w:tplc="C5C827EA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singl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776DB"/>
    <w:multiLevelType w:val="hybridMultilevel"/>
    <w:tmpl w:val="1B04AB4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B369D7"/>
    <w:multiLevelType w:val="hybridMultilevel"/>
    <w:tmpl w:val="E234637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76DD1"/>
    <w:multiLevelType w:val="multilevel"/>
    <w:tmpl w:val="A9D01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87732E"/>
    <w:multiLevelType w:val="multilevel"/>
    <w:tmpl w:val="51F81C4E"/>
    <w:lvl w:ilvl="0">
      <w:start w:val="1"/>
      <w:numFmt w:val="bullet"/>
      <w:lvlText w:val=""/>
      <w:lvlJc w:val="left"/>
      <w:pPr>
        <w:tabs>
          <w:tab w:val="num" w:pos="425"/>
        </w:tabs>
        <w:ind w:left="425" w:hanging="31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D867A7"/>
    <w:multiLevelType w:val="hybridMultilevel"/>
    <w:tmpl w:val="84BC974E"/>
    <w:lvl w:ilvl="0" w:tplc="33386C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D7C04"/>
    <w:multiLevelType w:val="multilevel"/>
    <w:tmpl w:val="680E818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E66469"/>
    <w:multiLevelType w:val="hybridMultilevel"/>
    <w:tmpl w:val="AB52FCC8"/>
    <w:lvl w:ilvl="0" w:tplc="1614666C">
      <w:start w:val="1"/>
      <w:numFmt w:val="bullet"/>
      <w:pStyle w:val="Zpa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96F7F"/>
    <w:multiLevelType w:val="multilevel"/>
    <w:tmpl w:val="AB52FCC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EC707D"/>
    <w:multiLevelType w:val="hybridMultilevel"/>
    <w:tmpl w:val="9A54059E"/>
    <w:lvl w:ilvl="0" w:tplc="2FF656A0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1BA158A"/>
    <w:multiLevelType w:val="hybridMultilevel"/>
    <w:tmpl w:val="80C68B8E"/>
    <w:lvl w:ilvl="0" w:tplc="BBD4468A">
      <w:start w:val="1"/>
      <w:numFmt w:val="lowerLetter"/>
      <w:lvlText w:val="%1) 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singl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33730B"/>
    <w:multiLevelType w:val="hybridMultilevel"/>
    <w:tmpl w:val="9B349FBA"/>
    <w:lvl w:ilvl="0" w:tplc="040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621459"/>
    <w:multiLevelType w:val="multilevel"/>
    <w:tmpl w:val="D2849F4A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AC34FC"/>
    <w:multiLevelType w:val="multilevel"/>
    <w:tmpl w:val="AB52FCC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23498"/>
    <w:multiLevelType w:val="multilevel"/>
    <w:tmpl w:val="AB52FCC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6E00DB"/>
    <w:multiLevelType w:val="multilevel"/>
    <w:tmpl w:val="AB52FCC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8524C9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F0E3481"/>
    <w:multiLevelType w:val="multilevel"/>
    <w:tmpl w:val="8F8EDD28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C4F05"/>
    <w:multiLevelType w:val="hybridMultilevel"/>
    <w:tmpl w:val="8F8EDD28"/>
    <w:lvl w:ilvl="0" w:tplc="458C5B18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E5EED"/>
    <w:multiLevelType w:val="hybridMultilevel"/>
    <w:tmpl w:val="D2849F4A"/>
    <w:lvl w:ilvl="0" w:tplc="1A72F45A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991DFA"/>
    <w:multiLevelType w:val="multilevel"/>
    <w:tmpl w:val="AE767B0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FC2EB9"/>
    <w:multiLevelType w:val="multilevel"/>
    <w:tmpl w:val="AB52FCC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0606BA"/>
    <w:multiLevelType w:val="hybridMultilevel"/>
    <w:tmpl w:val="936C157A"/>
    <w:lvl w:ilvl="0" w:tplc="0405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singl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AC233F"/>
    <w:multiLevelType w:val="multilevel"/>
    <w:tmpl w:val="AB52FCC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E31677"/>
    <w:multiLevelType w:val="hybridMultilevel"/>
    <w:tmpl w:val="B46AF928"/>
    <w:lvl w:ilvl="0" w:tplc="1D4E87DC">
      <w:start w:val="1"/>
      <w:numFmt w:val="upperLetter"/>
      <w:pStyle w:val="Zhlav"/>
      <w:lvlText w:val="%1)"/>
      <w:lvlJc w:val="left"/>
      <w:pPr>
        <w:ind w:left="149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5"/>
  </w:num>
  <w:num w:numId="4">
    <w:abstractNumId w:val="12"/>
  </w:num>
  <w:num w:numId="5">
    <w:abstractNumId w:val="32"/>
  </w:num>
  <w:num w:numId="6">
    <w:abstractNumId w:val="31"/>
  </w:num>
  <w:num w:numId="7">
    <w:abstractNumId w:val="33"/>
  </w:num>
  <w:num w:numId="8">
    <w:abstractNumId w:val="26"/>
  </w:num>
  <w:num w:numId="9">
    <w:abstractNumId w:val="21"/>
  </w:num>
  <w:num w:numId="10">
    <w:abstractNumId w:val="1"/>
  </w:num>
  <w:num w:numId="11">
    <w:abstractNumId w:val="30"/>
  </w:num>
  <w:num w:numId="12">
    <w:abstractNumId w:val="9"/>
  </w:num>
  <w:num w:numId="13">
    <w:abstractNumId w:val="34"/>
  </w:num>
  <w:num w:numId="14">
    <w:abstractNumId w:val="10"/>
  </w:num>
  <w:num w:numId="15">
    <w:abstractNumId w:val="20"/>
  </w:num>
  <w:num w:numId="16">
    <w:abstractNumId w:val="18"/>
  </w:num>
  <w:num w:numId="17">
    <w:abstractNumId w:val="5"/>
  </w:num>
  <w:num w:numId="18">
    <w:abstractNumId w:val="35"/>
  </w:num>
  <w:num w:numId="19">
    <w:abstractNumId w:val="29"/>
  </w:num>
  <w:num w:numId="20">
    <w:abstractNumId w:val="3"/>
  </w:num>
  <w:num w:numId="21">
    <w:abstractNumId w:val="27"/>
  </w:num>
  <w:num w:numId="22">
    <w:abstractNumId w:val="22"/>
  </w:num>
  <w:num w:numId="23">
    <w:abstractNumId w:val="28"/>
  </w:num>
  <w:num w:numId="24">
    <w:abstractNumId w:val="37"/>
  </w:num>
  <w:num w:numId="25">
    <w:abstractNumId w:val="8"/>
  </w:num>
  <w:num w:numId="26">
    <w:abstractNumId w:val="13"/>
  </w:num>
  <w:num w:numId="27">
    <w:abstractNumId w:val="24"/>
  </w:num>
  <w:num w:numId="28">
    <w:abstractNumId w:val="7"/>
  </w:num>
  <w:num w:numId="29">
    <w:abstractNumId w:val="14"/>
  </w:num>
  <w:num w:numId="30">
    <w:abstractNumId w:val="36"/>
  </w:num>
  <w:num w:numId="31">
    <w:abstractNumId w:val="2"/>
  </w:num>
  <w:num w:numId="32">
    <w:abstractNumId w:val="19"/>
  </w:num>
  <w:num w:numId="33">
    <w:abstractNumId w:val="11"/>
  </w:num>
  <w:num w:numId="34">
    <w:abstractNumId w:val="23"/>
  </w:num>
  <w:num w:numId="35">
    <w:abstractNumId w:val="21"/>
  </w:num>
  <w:num w:numId="36">
    <w:abstractNumId w:val="0"/>
  </w:num>
  <w:num w:numId="37">
    <w:abstractNumId w:val="6"/>
  </w:num>
  <w:num w:numId="38">
    <w:abstractNumId w:val="16"/>
  </w:num>
  <w:num w:numId="39">
    <w:abstractNumId w:val="38"/>
  </w:num>
  <w:num w:numId="40">
    <w:abstractNumId w:val="25"/>
  </w:num>
  <w:num w:numId="41">
    <w:abstractNumId w:val="3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C98"/>
    <w:rsid w:val="0000046D"/>
    <w:rsid w:val="0000172F"/>
    <w:rsid w:val="00005675"/>
    <w:rsid w:val="0000667F"/>
    <w:rsid w:val="00017B42"/>
    <w:rsid w:val="00021214"/>
    <w:rsid w:val="00025CBB"/>
    <w:rsid w:val="00041CF0"/>
    <w:rsid w:val="00041DAF"/>
    <w:rsid w:val="00044573"/>
    <w:rsid w:val="000473E4"/>
    <w:rsid w:val="000706A6"/>
    <w:rsid w:val="00070D10"/>
    <w:rsid w:val="00072384"/>
    <w:rsid w:val="00072C82"/>
    <w:rsid w:val="00072FAC"/>
    <w:rsid w:val="00082A40"/>
    <w:rsid w:val="000903EE"/>
    <w:rsid w:val="00090AB5"/>
    <w:rsid w:val="000912F2"/>
    <w:rsid w:val="00094707"/>
    <w:rsid w:val="000A3CF9"/>
    <w:rsid w:val="000A7C10"/>
    <w:rsid w:val="000B16B3"/>
    <w:rsid w:val="000B6034"/>
    <w:rsid w:val="000B657D"/>
    <w:rsid w:val="000B7455"/>
    <w:rsid w:val="000C5BFE"/>
    <w:rsid w:val="000D0E8B"/>
    <w:rsid w:val="000D79B3"/>
    <w:rsid w:val="000F398D"/>
    <w:rsid w:val="00110B65"/>
    <w:rsid w:val="00117B6D"/>
    <w:rsid w:val="00120020"/>
    <w:rsid w:val="00123F92"/>
    <w:rsid w:val="00125012"/>
    <w:rsid w:val="00125344"/>
    <w:rsid w:val="00132517"/>
    <w:rsid w:val="001335B3"/>
    <w:rsid w:val="0013582F"/>
    <w:rsid w:val="00137881"/>
    <w:rsid w:val="0015184A"/>
    <w:rsid w:val="00151B2B"/>
    <w:rsid w:val="0015708C"/>
    <w:rsid w:val="00171854"/>
    <w:rsid w:val="00172A18"/>
    <w:rsid w:val="0017369D"/>
    <w:rsid w:val="00173CF3"/>
    <w:rsid w:val="001810C0"/>
    <w:rsid w:val="00181713"/>
    <w:rsid w:val="00184C57"/>
    <w:rsid w:val="00184D50"/>
    <w:rsid w:val="0019021F"/>
    <w:rsid w:val="001952A7"/>
    <w:rsid w:val="001A00D5"/>
    <w:rsid w:val="001A2F51"/>
    <w:rsid w:val="001A7F5F"/>
    <w:rsid w:val="001B5271"/>
    <w:rsid w:val="001B75E0"/>
    <w:rsid w:val="001C4878"/>
    <w:rsid w:val="001C7A0A"/>
    <w:rsid w:val="001E105E"/>
    <w:rsid w:val="001E451C"/>
    <w:rsid w:val="001F4713"/>
    <w:rsid w:val="00222975"/>
    <w:rsid w:val="00224898"/>
    <w:rsid w:val="00226F27"/>
    <w:rsid w:val="00234D29"/>
    <w:rsid w:val="00244F91"/>
    <w:rsid w:val="002463B0"/>
    <w:rsid w:val="00252896"/>
    <w:rsid w:val="002562FE"/>
    <w:rsid w:val="00264F5B"/>
    <w:rsid w:val="00276563"/>
    <w:rsid w:val="002772B7"/>
    <w:rsid w:val="00277F49"/>
    <w:rsid w:val="00280D09"/>
    <w:rsid w:val="00282CBC"/>
    <w:rsid w:val="00284093"/>
    <w:rsid w:val="00287E2C"/>
    <w:rsid w:val="00291201"/>
    <w:rsid w:val="0029184E"/>
    <w:rsid w:val="00292FDC"/>
    <w:rsid w:val="002A74F0"/>
    <w:rsid w:val="002A7847"/>
    <w:rsid w:val="002B5853"/>
    <w:rsid w:val="002C2591"/>
    <w:rsid w:val="002C306A"/>
    <w:rsid w:val="002C4428"/>
    <w:rsid w:val="002C6881"/>
    <w:rsid w:val="002D271F"/>
    <w:rsid w:val="002D5420"/>
    <w:rsid w:val="002E2019"/>
    <w:rsid w:val="002E28A1"/>
    <w:rsid w:val="002E3DFD"/>
    <w:rsid w:val="002E4C5D"/>
    <w:rsid w:val="002F2841"/>
    <w:rsid w:val="002F32C4"/>
    <w:rsid w:val="00307EA6"/>
    <w:rsid w:val="00310042"/>
    <w:rsid w:val="00310058"/>
    <w:rsid w:val="00322EF0"/>
    <w:rsid w:val="0032628C"/>
    <w:rsid w:val="003308FD"/>
    <w:rsid w:val="00331099"/>
    <w:rsid w:val="003342F5"/>
    <w:rsid w:val="00337E93"/>
    <w:rsid w:val="00346483"/>
    <w:rsid w:val="00346AEF"/>
    <w:rsid w:val="00352E62"/>
    <w:rsid w:val="003537D4"/>
    <w:rsid w:val="00360529"/>
    <w:rsid w:val="00367C43"/>
    <w:rsid w:val="003766C6"/>
    <w:rsid w:val="003804B5"/>
    <w:rsid w:val="00390148"/>
    <w:rsid w:val="00391B24"/>
    <w:rsid w:val="003A6B44"/>
    <w:rsid w:val="003A714C"/>
    <w:rsid w:val="003C1D04"/>
    <w:rsid w:val="003C4552"/>
    <w:rsid w:val="003D74F2"/>
    <w:rsid w:val="003D781B"/>
    <w:rsid w:val="003E24DA"/>
    <w:rsid w:val="003F34FD"/>
    <w:rsid w:val="003F4216"/>
    <w:rsid w:val="003F4A75"/>
    <w:rsid w:val="003F79B4"/>
    <w:rsid w:val="0040474A"/>
    <w:rsid w:val="0040490F"/>
    <w:rsid w:val="00404F0B"/>
    <w:rsid w:val="0041073D"/>
    <w:rsid w:val="00412DFC"/>
    <w:rsid w:val="00414D12"/>
    <w:rsid w:val="0042555C"/>
    <w:rsid w:val="00430205"/>
    <w:rsid w:val="004405CC"/>
    <w:rsid w:val="0044112A"/>
    <w:rsid w:val="00443D00"/>
    <w:rsid w:val="004456C5"/>
    <w:rsid w:val="00447B0F"/>
    <w:rsid w:val="00454676"/>
    <w:rsid w:val="004546F9"/>
    <w:rsid w:val="00456877"/>
    <w:rsid w:val="004635FB"/>
    <w:rsid w:val="00467E70"/>
    <w:rsid w:val="004734B0"/>
    <w:rsid w:val="00477820"/>
    <w:rsid w:val="004822BA"/>
    <w:rsid w:val="004847B8"/>
    <w:rsid w:val="00485AD1"/>
    <w:rsid w:val="00487064"/>
    <w:rsid w:val="0048772D"/>
    <w:rsid w:val="00491379"/>
    <w:rsid w:val="00491ED0"/>
    <w:rsid w:val="00495998"/>
    <w:rsid w:val="004C2C40"/>
    <w:rsid w:val="004C63A1"/>
    <w:rsid w:val="004C6519"/>
    <w:rsid w:val="004C72FB"/>
    <w:rsid w:val="004C753B"/>
    <w:rsid w:val="004D765E"/>
    <w:rsid w:val="004E179A"/>
    <w:rsid w:val="004E5DD6"/>
    <w:rsid w:val="004E63FA"/>
    <w:rsid w:val="004F3467"/>
    <w:rsid w:val="004F3A0C"/>
    <w:rsid w:val="004F3BBF"/>
    <w:rsid w:val="004F4E26"/>
    <w:rsid w:val="004F5742"/>
    <w:rsid w:val="00506B35"/>
    <w:rsid w:val="0050758F"/>
    <w:rsid w:val="00507CF0"/>
    <w:rsid w:val="0051135C"/>
    <w:rsid w:val="00512BC6"/>
    <w:rsid w:val="0051558E"/>
    <w:rsid w:val="00515664"/>
    <w:rsid w:val="00520BBC"/>
    <w:rsid w:val="005225D6"/>
    <w:rsid w:val="00527250"/>
    <w:rsid w:val="00527C1C"/>
    <w:rsid w:val="00534929"/>
    <w:rsid w:val="00540077"/>
    <w:rsid w:val="00547FB8"/>
    <w:rsid w:val="00550B42"/>
    <w:rsid w:val="00552206"/>
    <w:rsid w:val="0055392E"/>
    <w:rsid w:val="005638BB"/>
    <w:rsid w:val="00571293"/>
    <w:rsid w:val="00591639"/>
    <w:rsid w:val="005973B1"/>
    <w:rsid w:val="005975A2"/>
    <w:rsid w:val="005A32DA"/>
    <w:rsid w:val="005B6B50"/>
    <w:rsid w:val="005D3237"/>
    <w:rsid w:val="005E30B3"/>
    <w:rsid w:val="005E560D"/>
    <w:rsid w:val="005E73FE"/>
    <w:rsid w:val="005F001E"/>
    <w:rsid w:val="005F63BC"/>
    <w:rsid w:val="005F6BB2"/>
    <w:rsid w:val="005F6FB5"/>
    <w:rsid w:val="00600207"/>
    <w:rsid w:val="00600512"/>
    <w:rsid w:val="00601AA1"/>
    <w:rsid w:val="006021C6"/>
    <w:rsid w:val="006141A1"/>
    <w:rsid w:val="006174DB"/>
    <w:rsid w:val="006209CF"/>
    <w:rsid w:val="0062274C"/>
    <w:rsid w:val="00622D5D"/>
    <w:rsid w:val="0062338E"/>
    <w:rsid w:val="0062797F"/>
    <w:rsid w:val="00632C9D"/>
    <w:rsid w:val="00647ABD"/>
    <w:rsid w:val="006540E5"/>
    <w:rsid w:val="006549C5"/>
    <w:rsid w:val="00666CCE"/>
    <w:rsid w:val="00670E8E"/>
    <w:rsid w:val="00672E2B"/>
    <w:rsid w:val="006824AC"/>
    <w:rsid w:val="00682990"/>
    <w:rsid w:val="0068508D"/>
    <w:rsid w:val="006860CF"/>
    <w:rsid w:val="00692681"/>
    <w:rsid w:val="006937CA"/>
    <w:rsid w:val="0069550D"/>
    <w:rsid w:val="006A6A39"/>
    <w:rsid w:val="006A7A1F"/>
    <w:rsid w:val="006B0496"/>
    <w:rsid w:val="006B0C75"/>
    <w:rsid w:val="006B30F0"/>
    <w:rsid w:val="006B3246"/>
    <w:rsid w:val="006B73B1"/>
    <w:rsid w:val="006D069F"/>
    <w:rsid w:val="006D7AC5"/>
    <w:rsid w:val="006E33C5"/>
    <w:rsid w:val="006E3F5D"/>
    <w:rsid w:val="006E425A"/>
    <w:rsid w:val="006E6838"/>
    <w:rsid w:val="006F1980"/>
    <w:rsid w:val="006F2957"/>
    <w:rsid w:val="00700E58"/>
    <w:rsid w:val="007030C8"/>
    <w:rsid w:val="00712BE0"/>
    <w:rsid w:val="00730FFF"/>
    <w:rsid w:val="00732E48"/>
    <w:rsid w:val="00733067"/>
    <w:rsid w:val="007414F9"/>
    <w:rsid w:val="007415D5"/>
    <w:rsid w:val="0074261A"/>
    <w:rsid w:val="007514E8"/>
    <w:rsid w:val="007529BF"/>
    <w:rsid w:val="00753A63"/>
    <w:rsid w:val="00754CF4"/>
    <w:rsid w:val="0075555C"/>
    <w:rsid w:val="0076015F"/>
    <w:rsid w:val="00762EEE"/>
    <w:rsid w:val="0076701D"/>
    <w:rsid w:val="00773578"/>
    <w:rsid w:val="007841DF"/>
    <w:rsid w:val="00793EC6"/>
    <w:rsid w:val="007A46C1"/>
    <w:rsid w:val="007B36B0"/>
    <w:rsid w:val="007B3FE4"/>
    <w:rsid w:val="007B653E"/>
    <w:rsid w:val="007C1CA6"/>
    <w:rsid w:val="007C3EBA"/>
    <w:rsid w:val="007C4989"/>
    <w:rsid w:val="007C6B2C"/>
    <w:rsid w:val="007C7BF7"/>
    <w:rsid w:val="007D27E9"/>
    <w:rsid w:val="007D3C54"/>
    <w:rsid w:val="008111FC"/>
    <w:rsid w:val="008132B0"/>
    <w:rsid w:val="00822C53"/>
    <w:rsid w:val="0082528F"/>
    <w:rsid w:val="0082539A"/>
    <w:rsid w:val="00833A4C"/>
    <w:rsid w:val="00834A9E"/>
    <w:rsid w:val="008464ED"/>
    <w:rsid w:val="008466E1"/>
    <w:rsid w:val="00846BAE"/>
    <w:rsid w:val="00847D77"/>
    <w:rsid w:val="00851D8E"/>
    <w:rsid w:val="00852D8E"/>
    <w:rsid w:val="00863244"/>
    <w:rsid w:val="00867A9D"/>
    <w:rsid w:val="008718BA"/>
    <w:rsid w:val="008727EA"/>
    <w:rsid w:val="00872EAE"/>
    <w:rsid w:val="008769A6"/>
    <w:rsid w:val="00880144"/>
    <w:rsid w:val="00880D8B"/>
    <w:rsid w:val="008902F2"/>
    <w:rsid w:val="008A2F71"/>
    <w:rsid w:val="008A425F"/>
    <w:rsid w:val="008A4A50"/>
    <w:rsid w:val="008A64C1"/>
    <w:rsid w:val="008B19CC"/>
    <w:rsid w:val="008B1C95"/>
    <w:rsid w:val="008D1B15"/>
    <w:rsid w:val="008D4E5F"/>
    <w:rsid w:val="008D6FBA"/>
    <w:rsid w:val="008E06E2"/>
    <w:rsid w:val="008E312E"/>
    <w:rsid w:val="008E6552"/>
    <w:rsid w:val="008E6916"/>
    <w:rsid w:val="008E787C"/>
    <w:rsid w:val="008F6E38"/>
    <w:rsid w:val="009104B4"/>
    <w:rsid w:val="00912242"/>
    <w:rsid w:val="00915C06"/>
    <w:rsid w:val="00925A55"/>
    <w:rsid w:val="00927C23"/>
    <w:rsid w:val="00927E12"/>
    <w:rsid w:val="009318D4"/>
    <w:rsid w:val="009400A5"/>
    <w:rsid w:val="0094304F"/>
    <w:rsid w:val="00947EE4"/>
    <w:rsid w:val="00950539"/>
    <w:rsid w:val="00951A54"/>
    <w:rsid w:val="00956649"/>
    <w:rsid w:val="0097095A"/>
    <w:rsid w:val="0098086A"/>
    <w:rsid w:val="009813C1"/>
    <w:rsid w:val="00981B87"/>
    <w:rsid w:val="009865AE"/>
    <w:rsid w:val="00987D88"/>
    <w:rsid w:val="0099007E"/>
    <w:rsid w:val="009A3593"/>
    <w:rsid w:val="009A4FD5"/>
    <w:rsid w:val="009B11B3"/>
    <w:rsid w:val="009B1204"/>
    <w:rsid w:val="009B44BF"/>
    <w:rsid w:val="009B5C05"/>
    <w:rsid w:val="009C0FAA"/>
    <w:rsid w:val="009C2B92"/>
    <w:rsid w:val="009C50D7"/>
    <w:rsid w:val="009C53EE"/>
    <w:rsid w:val="009D329C"/>
    <w:rsid w:val="009D36C9"/>
    <w:rsid w:val="009E484A"/>
    <w:rsid w:val="009F710B"/>
    <w:rsid w:val="009F7FDB"/>
    <w:rsid w:val="00A04BEE"/>
    <w:rsid w:val="00A05120"/>
    <w:rsid w:val="00A05481"/>
    <w:rsid w:val="00A06D1E"/>
    <w:rsid w:val="00A113F2"/>
    <w:rsid w:val="00A13F03"/>
    <w:rsid w:val="00A15372"/>
    <w:rsid w:val="00A15C9E"/>
    <w:rsid w:val="00A1799E"/>
    <w:rsid w:val="00A23523"/>
    <w:rsid w:val="00A27020"/>
    <w:rsid w:val="00A3223E"/>
    <w:rsid w:val="00A3251A"/>
    <w:rsid w:val="00A34459"/>
    <w:rsid w:val="00A41964"/>
    <w:rsid w:val="00A44FE8"/>
    <w:rsid w:val="00A454B8"/>
    <w:rsid w:val="00A60EDD"/>
    <w:rsid w:val="00A733E2"/>
    <w:rsid w:val="00A86A93"/>
    <w:rsid w:val="00A86C55"/>
    <w:rsid w:val="00A903BB"/>
    <w:rsid w:val="00A92346"/>
    <w:rsid w:val="00A94AAA"/>
    <w:rsid w:val="00AA0D2A"/>
    <w:rsid w:val="00AB1CF8"/>
    <w:rsid w:val="00AB5162"/>
    <w:rsid w:val="00AB56B9"/>
    <w:rsid w:val="00AB63A5"/>
    <w:rsid w:val="00AC3A71"/>
    <w:rsid w:val="00AC4CA0"/>
    <w:rsid w:val="00AC6AFD"/>
    <w:rsid w:val="00AD2317"/>
    <w:rsid w:val="00AD3992"/>
    <w:rsid w:val="00AE11D6"/>
    <w:rsid w:val="00AE2C22"/>
    <w:rsid w:val="00AF0D4F"/>
    <w:rsid w:val="00AF0DD4"/>
    <w:rsid w:val="00AF38C7"/>
    <w:rsid w:val="00AF6320"/>
    <w:rsid w:val="00B0172D"/>
    <w:rsid w:val="00B068B3"/>
    <w:rsid w:val="00B06E62"/>
    <w:rsid w:val="00B10BCF"/>
    <w:rsid w:val="00B11790"/>
    <w:rsid w:val="00B12A4E"/>
    <w:rsid w:val="00B244B4"/>
    <w:rsid w:val="00B24880"/>
    <w:rsid w:val="00B35205"/>
    <w:rsid w:val="00B3548A"/>
    <w:rsid w:val="00B408C1"/>
    <w:rsid w:val="00B40C76"/>
    <w:rsid w:val="00B41ACF"/>
    <w:rsid w:val="00B4284C"/>
    <w:rsid w:val="00B4293F"/>
    <w:rsid w:val="00B442CA"/>
    <w:rsid w:val="00B47A20"/>
    <w:rsid w:val="00B5137A"/>
    <w:rsid w:val="00B51692"/>
    <w:rsid w:val="00B52CCE"/>
    <w:rsid w:val="00B53114"/>
    <w:rsid w:val="00B6032F"/>
    <w:rsid w:val="00B66650"/>
    <w:rsid w:val="00B736BD"/>
    <w:rsid w:val="00B74FF7"/>
    <w:rsid w:val="00B8051D"/>
    <w:rsid w:val="00B866CD"/>
    <w:rsid w:val="00B97BA0"/>
    <w:rsid w:val="00BC53C2"/>
    <w:rsid w:val="00BC7552"/>
    <w:rsid w:val="00BD1668"/>
    <w:rsid w:val="00BE2EC8"/>
    <w:rsid w:val="00BE3159"/>
    <w:rsid w:val="00BE6008"/>
    <w:rsid w:val="00BE7AA2"/>
    <w:rsid w:val="00BF08DA"/>
    <w:rsid w:val="00BF5F2C"/>
    <w:rsid w:val="00BF7573"/>
    <w:rsid w:val="00C02F16"/>
    <w:rsid w:val="00C0378E"/>
    <w:rsid w:val="00C06B5A"/>
    <w:rsid w:val="00C06E70"/>
    <w:rsid w:val="00C070A7"/>
    <w:rsid w:val="00C077D7"/>
    <w:rsid w:val="00C22DDA"/>
    <w:rsid w:val="00C25BCB"/>
    <w:rsid w:val="00C30604"/>
    <w:rsid w:val="00C35D09"/>
    <w:rsid w:val="00C503CB"/>
    <w:rsid w:val="00C51C0B"/>
    <w:rsid w:val="00C528D4"/>
    <w:rsid w:val="00C57296"/>
    <w:rsid w:val="00C63AE4"/>
    <w:rsid w:val="00C67127"/>
    <w:rsid w:val="00C746A2"/>
    <w:rsid w:val="00C80256"/>
    <w:rsid w:val="00C87705"/>
    <w:rsid w:val="00CA589C"/>
    <w:rsid w:val="00CB34D8"/>
    <w:rsid w:val="00CB4BB0"/>
    <w:rsid w:val="00CC230E"/>
    <w:rsid w:val="00CC4F29"/>
    <w:rsid w:val="00CD0068"/>
    <w:rsid w:val="00CD3EE5"/>
    <w:rsid w:val="00CD78BB"/>
    <w:rsid w:val="00CF083F"/>
    <w:rsid w:val="00CF1E83"/>
    <w:rsid w:val="00CF5FBD"/>
    <w:rsid w:val="00D1158A"/>
    <w:rsid w:val="00D20F7A"/>
    <w:rsid w:val="00D2205A"/>
    <w:rsid w:val="00D256F1"/>
    <w:rsid w:val="00D26D6B"/>
    <w:rsid w:val="00D306B3"/>
    <w:rsid w:val="00D33DA7"/>
    <w:rsid w:val="00D35E7F"/>
    <w:rsid w:val="00D3716E"/>
    <w:rsid w:val="00D3727F"/>
    <w:rsid w:val="00D40214"/>
    <w:rsid w:val="00D410A3"/>
    <w:rsid w:val="00D46632"/>
    <w:rsid w:val="00D47269"/>
    <w:rsid w:val="00D53EAD"/>
    <w:rsid w:val="00D574BC"/>
    <w:rsid w:val="00D64571"/>
    <w:rsid w:val="00D66987"/>
    <w:rsid w:val="00D6715D"/>
    <w:rsid w:val="00D72DFB"/>
    <w:rsid w:val="00D85247"/>
    <w:rsid w:val="00DA0C53"/>
    <w:rsid w:val="00DA37E0"/>
    <w:rsid w:val="00DB20CF"/>
    <w:rsid w:val="00DB3E3B"/>
    <w:rsid w:val="00DC0301"/>
    <w:rsid w:val="00DC346E"/>
    <w:rsid w:val="00DC357A"/>
    <w:rsid w:val="00DC663C"/>
    <w:rsid w:val="00DD1B43"/>
    <w:rsid w:val="00DD2B98"/>
    <w:rsid w:val="00DD3124"/>
    <w:rsid w:val="00DD438F"/>
    <w:rsid w:val="00DD61C3"/>
    <w:rsid w:val="00DD6957"/>
    <w:rsid w:val="00DE4FF6"/>
    <w:rsid w:val="00DF21ED"/>
    <w:rsid w:val="00DF265F"/>
    <w:rsid w:val="00DF33BD"/>
    <w:rsid w:val="00E018C2"/>
    <w:rsid w:val="00E03D49"/>
    <w:rsid w:val="00E2121C"/>
    <w:rsid w:val="00E21C2B"/>
    <w:rsid w:val="00E32FEA"/>
    <w:rsid w:val="00E42816"/>
    <w:rsid w:val="00E46AF8"/>
    <w:rsid w:val="00E57323"/>
    <w:rsid w:val="00E57C71"/>
    <w:rsid w:val="00E61E50"/>
    <w:rsid w:val="00E708FC"/>
    <w:rsid w:val="00E77023"/>
    <w:rsid w:val="00E820EF"/>
    <w:rsid w:val="00E834FD"/>
    <w:rsid w:val="00E84B0E"/>
    <w:rsid w:val="00E87979"/>
    <w:rsid w:val="00E9548A"/>
    <w:rsid w:val="00E964EE"/>
    <w:rsid w:val="00EA366A"/>
    <w:rsid w:val="00EA3929"/>
    <w:rsid w:val="00EA3F43"/>
    <w:rsid w:val="00EA403D"/>
    <w:rsid w:val="00EB2410"/>
    <w:rsid w:val="00EB7014"/>
    <w:rsid w:val="00EB7750"/>
    <w:rsid w:val="00EB7EA1"/>
    <w:rsid w:val="00EC3C12"/>
    <w:rsid w:val="00EC7C4B"/>
    <w:rsid w:val="00ED0B11"/>
    <w:rsid w:val="00EE1ADC"/>
    <w:rsid w:val="00EE7905"/>
    <w:rsid w:val="00EF0187"/>
    <w:rsid w:val="00EF0809"/>
    <w:rsid w:val="00EF2A42"/>
    <w:rsid w:val="00EF5BD1"/>
    <w:rsid w:val="00EF6E3E"/>
    <w:rsid w:val="00F0224A"/>
    <w:rsid w:val="00F07326"/>
    <w:rsid w:val="00F20C7C"/>
    <w:rsid w:val="00F25B70"/>
    <w:rsid w:val="00F25B97"/>
    <w:rsid w:val="00F268F6"/>
    <w:rsid w:val="00F32B02"/>
    <w:rsid w:val="00F34511"/>
    <w:rsid w:val="00F36D6A"/>
    <w:rsid w:val="00F45476"/>
    <w:rsid w:val="00F5358A"/>
    <w:rsid w:val="00F54645"/>
    <w:rsid w:val="00F553E7"/>
    <w:rsid w:val="00F634BC"/>
    <w:rsid w:val="00F6369A"/>
    <w:rsid w:val="00F65771"/>
    <w:rsid w:val="00F82064"/>
    <w:rsid w:val="00F84F95"/>
    <w:rsid w:val="00F91887"/>
    <w:rsid w:val="00F91AC8"/>
    <w:rsid w:val="00F93DC0"/>
    <w:rsid w:val="00F94B6D"/>
    <w:rsid w:val="00F95522"/>
    <w:rsid w:val="00FA371B"/>
    <w:rsid w:val="00FA47BA"/>
    <w:rsid w:val="00FA5D4D"/>
    <w:rsid w:val="00FB0318"/>
    <w:rsid w:val="00FB0C98"/>
    <w:rsid w:val="00FB55A5"/>
    <w:rsid w:val="00FB71E5"/>
    <w:rsid w:val="00FC2285"/>
    <w:rsid w:val="00FC3A16"/>
    <w:rsid w:val="00FC7365"/>
    <w:rsid w:val="00FD0800"/>
    <w:rsid w:val="00FD1897"/>
    <w:rsid w:val="00FD388B"/>
    <w:rsid w:val="00FE1DE1"/>
    <w:rsid w:val="00FF4AF1"/>
    <w:rsid w:val="00FF74CE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DA1CB6"/>
  <w15:docId w15:val="{2A384BC1-8603-48CC-9533-43B7222F0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B7455"/>
    <w:pPr>
      <w:spacing w:line="280" w:lineRule="exact"/>
      <w:ind w:firstLine="284"/>
      <w:jc w:val="both"/>
    </w:pPr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762EEE"/>
    <w:pPr>
      <w:spacing w:line="360" w:lineRule="exact"/>
      <w:ind w:firstLine="0"/>
      <w:outlineLvl w:val="0"/>
    </w:pPr>
    <w:rPr>
      <w:rFonts w:cs="Arial"/>
      <w:b/>
      <w:bCs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5975A2"/>
    <w:pPr>
      <w:keepNext/>
      <w:numPr>
        <w:numId w:val="31"/>
      </w:numPr>
      <w:spacing w:after="120"/>
      <w:outlineLvl w:val="1"/>
    </w:pPr>
    <w:rPr>
      <w:b/>
      <w:caps/>
      <w:u w:val="single"/>
    </w:rPr>
  </w:style>
  <w:style w:type="paragraph" w:styleId="Nadpis3">
    <w:name w:val="heading 3"/>
    <w:basedOn w:val="Normln"/>
    <w:next w:val="Normln"/>
    <w:link w:val="Nadpis3Char"/>
    <w:uiPriority w:val="9"/>
    <w:qFormat/>
    <w:rsid w:val="006F2957"/>
    <w:pPr>
      <w:keepNext/>
      <w:spacing w:before="120" w:after="120"/>
      <w:ind w:firstLine="0"/>
      <w:outlineLvl w:val="2"/>
    </w:pPr>
    <w:rPr>
      <w:rFonts w:cs="Arial"/>
      <w:b/>
      <w:bCs/>
      <w:szCs w:val="26"/>
    </w:rPr>
  </w:style>
  <w:style w:type="paragraph" w:styleId="Nadpis4">
    <w:name w:val="heading 4"/>
    <w:basedOn w:val="Normln"/>
    <w:next w:val="Normln"/>
    <w:qFormat/>
    <w:rsid w:val="00BE2EC8"/>
    <w:pPr>
      <w:keepNext/>
      <w:ind w:firstLine="0"/>
      <w:outlineLvl w:val="3"/>
    </w:pPr>
    <w:rPr>
      <w:i/>
    </w:rPr>
  </w:style>
  <w:style w:type="paragraph" w:styleId="Nadpis5">
    <w:name w:val="heading 5"/>
    <w:basedOn w:val="Normln"/>
    <w:next w:val="Normln"/>
    <w:qFormat/>
    <w:rsid w:val="0045687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456877"/>
    <w:pPr>
      <w:spacing w:before="240" w:after="60"/>
      <w:outlineLvl w:val="5"/>
    </w:pPr>
    <w:rPr>
      <w:b/>
      <w:bCs/>
      <w:szCs w:val="22"/>
    </w:rPr>
  </w:style>
  <w:style w:type="paragraph" w:styleId="Nadpis7">
    <w:name w:val="heading 7"/>
    <w:basedOn w:val="Normln"/>
    <w:next w:val="Normln"/>
    <w:qFormat/>
    <w:rsid w:val="00456877"/>
    <w:p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456877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456877"/>
    <w:p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62EEE"/>
    <w:rPr>
      <w:rFonts w:ascii="Arial" w:hAnsi="Arial" w:cs="Arial"/>
      <w:b/>
      <w:bCs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975A2"/>
    <w:rPr>
      <w:rFonts w:ascii="Arial" w:hAnsi="Arial"/>
      <w:b/>
      <w:caps/>
      <w:sz w:val="22"/>
      <w:szCs w:val="24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rsid w:val="00FC2285"/>
    <w:rPr>
      <w:rFonts w:ascii="Arial" w:hAnsi="Arial" w:cs="Arial"/>
      <w:b/>
      <w:bCs/>
      <w:sz w:val="22"/>
      <w:szCs w:val="26"/>
    </w:rPr>
  </w:style>
  <w:style w:type="paragraph" w:styleId="Zhlav">
    <w:name w:val="header"/>
    <w:basedOn w:val="Normln"/>
    <w:rsid w:val="00927E1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27E12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uiPriority w:val="99"/>
    <w:rsid w:val="00412DFC"/>
    <w:rPr>
      <w:color w:val="0000FF"/>
      <w:u w:val="single"/>
    </w:rPr>
  </w:style>
  <w:style w:type="paragraph" w:customStyle="1" w:styleId="Nadpis1a">
    <w:name w:val="Nadpis 1a"/>
    <w:basedOn w:val="Normln"/>
    <w:next w:val="Normln"/>
    <w:autoRedefine/>
    <w:qFormat/>
    <w:rsid w:val="00FC2285"/>
    <w:pPr>
      <w:numPr>
        <w:numId w:val="39"/>
      </w:numPr>
      <w:tabs>
        <w:tab w:val="left" w:pos="567"/>
      </w:tabs>
      <w:spacing w:before="240" w:after="120"/>
      <w:ind w:left="3904" w:hanging="2770"/>
      <w:jc w:val="left"/>
    </w:pPr>
    <w:rPr>
      <w:rFonts w:cs="Arial"/>
      <w:b/>
      <w:u w:val="single"/>
    </w:rPr>
  </w:style>
  <w:style w:type="paragraph" w:customStyle="1" w:styleId="Odraky1a">
    <w:name w:val="Odražky 1a"/>
    <w:basedOn w:val="Normln"/>
    <w:next w:val="Normln"/>
    <w:autoRedefine/>
    <w:rsid w:val="00456877"/>
    <w:pPr>
      <w:numPr>
        <w:numId w:val="9"/>
      </w:numPr>
    </w:pPr>
    <w:rPr>
      <w:rFonts w:cs="Arial"/>
      <w:sz w:val="20"/>
      <w:szCs w:val="20"/>
    </w:rPr>
  </w:style>
  <w:style w:type="paragraph" w:styleId="Textbubliny">
    <w:name w:val="Balloon Text"/>
    <w:basedOn w:val="Normln"/>
    <w:link w:val="TextbublinyChar"/>
    <w:rsid w:val="00FC736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FC7365"/>
    <w:rPr>
      <w:rFonts w:ascii="Tahoma" w:hAnsi="Tahoma" w:cs="Tahoma"/>
      <w:sz w:val="16"/>
      <w:szCs w:val="16"/>
    </w:rPr>
  </w:style>
  <w:style w:type="paragraph" w:customStyle="1" w:styleId="Zkladntextodsazen21">
    <w:name w:val="Základní text odsazený 21"/>
    <w:basedOn w:val="Normln"/>
    <w:rsid w:val="009F7FDB"/>
    <w:pPr>
      <w:suppressAutoHyphens/>
      <w:ind w:firstLine="426"/>
    </w:pPr>
    <w:rPr>
      <w:szCs w:val="20"/>
      <w:lang w:eastAsia="ar-SA"/>
    </w:rPr>
  </w:style>
  <w:style w:type="paragraph" w:styleId="Zkladntextodsazen">
    <w:name w:val="Body Text Indent"/>
    <w:basedOn w:val="Normln"/>
    <w:link w:val="ZkladntextodsazenChar"/>
    <w:rsid w:val="00277F49"/>
    <w:pPr>
      <w:spacing w:line="240" w:lineRule="auto"/>
      <w:ind w:firstLine="708"/>
    </w:pPr>
    <w:rPr>
      <w:rFonts w:ascii="Times New Roman" w:hAnsi="Times New Roman"/>
    </w:rPr>
  </w:style>
  <w:style w:type="character" w:customStyle="1" w:styleId="ZkladntextodsazenChar">
    <w:name w:val="Základní text odsazený Char"/>
    <w:basedOn w:val="Standardnpsmoodstavce"/>
    <w:link w:val="Zkladntextodsazen"/>
    <w:rsid w:val="00277F49"/>
    <w:rPr>
      <w:sz w:val="24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F91AC8"/>
    <w:pPr>
      <w:keepNext/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Obsah1">
    <w:name w:val="toc 1"/>
    <w:basedOn w:val="Normln"/>
    <w:next w:val="Normln"/>
    <w:autoRedefine/>
    <w:uiPriority w:val="39"/>
    <w:unhideWhenUsed/>
    <w:rsid w:val="00F91AC8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91639"/>
    <w:pPr>
      <w:tabs>
        <w:tab w:val="right" w:leader="dot" w:pos="9344"/>
      </w:tabs>
      <w:spacing w:after="100"/>
      <w:ind w:left="284" w:firstLine="0"/>
    </w:pPr>
  </w:style>
  <w:style w:type="paragraph" w:styleId="Obsah3">
    <w:name w:val="toc 3"/>
    <w:basedOn w:val="Normln"/>
    <w:next w:val="Normln"/>
    <w:autoRedefine/>
    <w:uiPriority w:val="39"/>
    <w:unhideWhenUsed/>
    <w:rsid w:val="00F91AC8"/>
    <w:pPr>
      <w:spacing w:after="100"/>
      <w:ind w:left="440"/>
    </w:pPr>
  </w:style>
  <w:style w:type="character" w:styleId="Siln">
    <w:name w:val="Strong"/>
    <w:basedOn w:val="Standardnpsmoodstavce"/>
    <w:qFormat/>
    <w:rsid w:val="00F91AC8"/>
    <w:rPr>
      <w:b/>
      <w:bCs/>
    </w:rPr>
  </w:style>
  <w:style w:type="paragraph" w:styleId="Nzev">
    <w:name w:val="Title"/>
    <w:basedOn w:val="Normln"/>
    <w:next w:val="Normln"/>
    <w:link w:val="NzevChar"/>
    <w:qFormat/>
    <w:rsid w:val="00F91AC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F91A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dstavecseseznamem">
    <w:name w:val="List Paragraph"/>
    <w:basedOn w:val="Normln"/>
    <w:uiPriority w:val="34"/>
    <w:qFormat/>
    <w:rsid w:val="00BE7AA2"/>
    <w:pPr>
      <w:spacing w:line="240" w:lineRule="auto"/>
      <w:ind w:left="720" w:firstLine="0"/>
      <w:contextualSpacing/>
    </w:pPr>
  </w:style>
  <w:style w:type="paragraph" w:customStyle="1" w:styleId="Zkladntext31">
    <w:name w:val="Základní text 31"/>
    <w:basedOn w:val="Normln"/>
    <w:rsid w:val="00BE7AA2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</w:tabs>
      <w:overflowPunct w:val="0"/>
      <w:autoSpaceDE w:val="0"/>
      <w:autoSpaceDN w:val="0"/>
      <w:adjustRightInd w:val="0"/>
      <w:spacing w:line="240" w:lineRule="auto"/>
      <w:ind w:firstLine="0"/>
      <w:textAlignment w:val="baseline"/>
    </w:pPr>
    <w:rPr>
      <w:spacing w:val="20"/>
      <w:sz w:val="24"/>
      <w:szCs w:val="20"/>
    </w:rPr>
  </w:style>
  <w:style w:type="paragraph" w:styleId="Zkladntext">
    <w:name w:val="Body Text"/>
    <w:basedOn w:val="Normln"/>
    <w:link w:val="ZkladntextChar"/>
    <w:semiHidden/>
    <w:unhideWhenUsed/>
    <w:rsid w:val="00CF083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semiHidden/>
    <w:rsid w:val="00CF083F"/>
    <w:rPr>
      <w:rFonts w:ascii="Arial" w:hAnsi="Arial"/>
      <w:sz w:val="22"/>
      <w:szCs w:val="24"/>
    </w:rPr>
  </w:style>
  <w:style w:type="paragraph" w:customStyle="1" w:styleId="textzprvy">
    <w:name w:val="text zprávy"/>
    <w:basedOn w:val="Normln"/>
    <w:link w:val="textzprvyChar"/>
    <w:rsid w:val="00CF083F"/>
    <w:pPr>
      <w:suppressAutoHyphens/>
      <w:spacing w:after="20" w:line="300" w:lineRule="exact"/>
      <w:ind w:firstLine="567"/>
    </w:pPr>
    <w:rPr>
      <w:sz w:val="20"/>
      <w:szCs w:val="20"/>
    </w:rPr>
  </w:style>
  <w:style w:type="character" w:customStyle="1" w:styleId="textzprvyChar">
    <w:name w:val="text zprávy Char"/>
    <w:link w:val="textzprvy"/>
    <w:rsid w:val="00CF083F"/>
    <w:rPr>
      <w:rFonts w:ascii="Arial" w:hAnsi="Arial"/>
    </w:rPr>
  </w:style>
  <w:style w:type="paragraph" w:customStyle="1" w:styleId="texttabulky">
    <w:name w:val="text tabulky"/>
    <w:basedOn w:val="textzprvy"/>
    <w:rsid w:val="00CF083F"/>
    <w:pPr>
      <w:spacing w:before="80" w:after="80" w:line="240" w:lineRule="auto"/>
      <w:ind w:left="57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wel\podklady%20-%20PROJEKTY\Technicka_zprava_Pavel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0DD2B-B71F-4C2F-ABE6-9138477EE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Technicka_zprava_Pavel</Template>
  <TotalTime>71</TotalTime>
  <Pages>25</Pages>
  <Words>5504</Words>
  <Characters>32477</Characters>
  <Application>Microsoft Office Word</Application>
  <DocSecurity>0</DocSecurity>
  <Lines>270</Lines>
  <Paragraphs>75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Technicka_zprava_LBC</vt:lpstr>
    </vt:vector>
  </TitlesOfParts>
  <Company/>
  <LinksUpToDate>false</LinksUpToDate>
  <CharactersWithSpaces>37906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Technicka_zprava_LBC</dc:title>
  <dc:creator>Šmerda Pavel</dc:creator>
  <cp:lastModifiedBy>Chladný Miroslav</cp:lastModifiedBy>
  <cp:revision>6</cp:revision>
  <cp:lastPrinted>2019-04-25T15:07:00Z</cp:lastPrinted>
  <dcterms:created xsi:type="dcterms:W3CDTF">2019-04-25T13:57:00Z</dcterms:created>
  <dcterms:modified xsi:type="dcterms:W3CDTF">2019-04-25T15:08:00Z</dcterms:modified>
</cp:coreProperties>
</file>